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6" w:type="dxa"/>
        <w:jc w:val="center"/>
        <w:tblLook w:val="04A0" w:firstRow="1" w:lastRow="0" w:firstColumn="1" w:lastColumn="0" w:noHBand="0" w:noVBand="1"/>
      </w:tblPr>
      <w:tblGrid>
        <w:gridCol w:w="817"/>
        <w:gridCol w:w="2977"/>
        <w:gridCol w:w="1346"/>
        <w:gridCol w:w="1347"/>
        <w:gridCol w:w="1347"/>
        <w:gridCol w:w="1522"/>
      </w:tblGrid>
      <w:tr w:rsidR="007D2A8F" w:rsidRPr="00C71661" w14:paraId="585E63BC" w14:textId="77777777" w:rsidTr="00FE7AF0">
        <w:trPr>
          <w:trHeight w:val="1701"/>
          <w:jc w:val="center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5B6C82" w14:textId="3DCEE844" w:rsidR="00436122" w:rsidRPr="00C71661" w:rsidRDefault="00436122" w:rsidP="00193FB3">
            <w:pPr>
              <w:spacing w:line="360" w:lineRule="auto"/>
              <w:jc w:val="left"/>
              <w:rPr>
                <w:rFonts w:cs="Arial"/>
                <w:sz w:val="40"/>
              </w:rPr>
            </w:pPr>
          </w:p>
        </w:tc>
      </w:tr>
      <w:tr w:rsidR="007D2A8F" w:rsidRPr="00C71661" w14:paraId="0304CE43" w14:textId="77777777" w:rsidTr="00FE7AF0">
        <w:trPr>
          <w:trHeight w:val="5955"/>
          <w:jc w:val="center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34BA0" w14:textId="0E636516" w:rsidR="005A61C4" w:rsidRPr="00A918EA" w:rsidRDefault="007E36CB" w:rsidP="005A61C4">
            <w:pPr>
              <w:spacing w:after="200"/>
              <w:jc w:val="center"/>
              <w:rPr>
                <w:rFonts w:eastAsia="Times New Roman" w:cs="Arial"/>
                <w:b/>
                <w:bCs/>
                <w:sz w:val="48"/>
                <w:szCs w:val="48"/>
              </w:rPr>
            </w:pPr>
            <w:r w:rsidRPr="00A918EA">
              <w:rPr>
                <w:rFonts w:eastAsia="Times New Roman" w:cs="Arial"/>
                <w:b/>
                <w:bCs/>
                <w:sz w:val="48"/>
                <w:szCs w:val="48"/>
              </w:rPr>
              <w:t>Wärmepumpen</w:t>
            </w:r>
            <w:r w:rsidR="005A61C4" w:rsidRPr="00A918EA">
              <w:rPr>
                <w:rFonts w:eastAsia="Times New Roman" w:cs="Arial"/>
                <w:b/>
                <w:bCs/>
                <w:sz w:val="48"/>
                <w:szCs w:val="48"/>
              </w:rPr>
              <w:t xml:space="preserve"> Potsdam</w:t>
            </w:r>
          </w:p>
          <w:p w14:paraId="38193B20" w14:textId="77777777" w:rsidR="005A61C4" w:rsidRPr="00C71661" w:rsidRDefault="005A61C4" w:rsidP="005A61C4">
            <w:pPr>
              <w:jc w:val="center"/>
              <w:rPr>
                <w:rFonts w:cs="Arial"/>
                <w:b/>
                <w:sz w:val="28"/>
              </w:rPr>
            </w:pPr>
          </w:p>
          <w:p w14:paraId="7D7F946B" w14:textId="47B537EF" w:rsidR="00C142A6" w:rsidRPr="00C71661" w:rsidRDefault="007E36CB" w:rsidP="005A61C4">
            <w:pPr>
              <w:spacing w:after="200"/>
              <w:jc w:val="center"/>
              <w:rPr>
                <w:rFonts w:eastAsia="Times New Roman" w:cs="Arial"/>
                <w:sz w:val="40"/>
                <w:szCs w:val="40"/>
              </w:rPr>
            </w:pPr>
            <w:r w:rsidRPr="00C71661">
              <w:rPr>
                <w:rFonts w:eastAsia="Times New Roman" w:cs="Arial"/>
                <w:sz w:val="40"/>
                <w:szCs w:val="40"/>
              </w:rPr>
              <w:t>[Vorlage Systembeschreibung]</w:t>
            </w:r>
          </w:p>
          <w:p w14:paraId="7D74C05E" w14:textId="7423A7E1" w:rsidR="00924BFA" w:rsidRPr="00C71661" w:rsidRDefault="00924BFA" w:rsidP="00193FB3">
            <w:pPr>
              <w:spacing w:line="360" w:lineRule="auto"/>
              <w:jc w:val="center"/>
              <w:rPr>
                <w:rFonts w:cs="Arial"/>
                <w:bCs/>
                <w:sz w:val="40"/>
              </w:rPr>
            </w:pPr>
          </w:p>
        </w:tc>
      </w:tr>
      <w:tr w:rsidR="00436122" w:rsidRPr="00C71661" w14:paraId="70557F37" w14:textId="77777777" w:rsidTr="00FE7AF0">
        <w:trPr>
          <w:trHeight w:val="1415"/>
          <w:jc w:val="center"/>
        </w:trPr>
        <w:tc>
          <w:tcPr>
            <w:tcW w:w="93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99A68" w14:textId="77777777" w:rsidR="000F7984" w:rsidRPr="00C71661" w:rsidRDefault="000F7984" w:rsidP="000F7984">
            <w:pPr>
              <w:spacing w:line="360" w:lineRule="auto"/>
              <w:rPr>
                <w:rFonts w:cs="Arial"/>
                <w:sz w:val="40"/>
              </w:rPr>
            </w:pPr>
          </w:p>
        </w:tc>
      </w:tr>
      <w:tr w:rsidR="007D2A8F" w:rsidRPr="00C71661" w14:paraId="2CA970D3" w14:textId="77777777" w:rsidTr="00FE7AF0">
        <w:trPr>
          <w:trHeight w:val="284"/>
          <w:jc w:val="center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665B" w14:textId="77777777" w:rsidR="007D2A8F" w:rsidRPr="00C71661" w:rsidRDefault="007D2A8F" w:rsidP="00193FB3">
            <w:pPr>
              <w:spacing w:before="120" w:line="360" w:lineRule="auto"/>
              <w:jc w:val="left"/>
              <w:rPr>
                <w:rFonts w:cs="Arial"/>
                <w:b/>
                <w:sz w:val="24"/>
                <w:szCs w:val="24"/>
              </w:rPr>
            </w:pPr>
            <w:r w:rsidRPr="00C71661">
              <w:rPr>
                <w:rFonts w:cs="Arial"/>
                <w:b/>
                <w:sz w:val="24"/>
                <w:szCs w:val="24"/>
              </w:rPr>
              <w:t>Änderungsverzeichnis</w:t>
            </w:r>
          </w:p>
        </w:tc>
      </w:tr>
      <w:tr w:rsidR="008E51A6" w:rsidRPr="00C71661" w14:paraId="1C075268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7B5A183B" w14:textId="77777777" w:rsidR="008E51A6" w:rsidRPr="00C71661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71661">
              <w:rPr>
                <w:rFonts w:cs="Arial"/>
                <w:b/>
                <w:sz w:val="20"/>
              </w:rPr>
              <w:t>Rev.</w:t>
            </w:r>
          </w:p>
        </w:tc>
        <w:tc>
          <w:tcPr>
            <w:tcW w:w="2977" w:type="dxa"/>
            <w:vAlign w:val="center"/>
          </w:tcPr>
          <w:p w14:paraId="4A607782" w14:textId="77777777" w:rsidR="008E51A6" w:rsidRPr="00C71661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71661">
              <w:rPr>
                <w:rFonts w:cs="Arial"/>
                <w:b/>
                <w:sz w:val="20"/>
              </w:rPr>
              <w:t>Bemerkung</w:t>
            </w:r>
          </w:p>
        </w:tc>
        <w:tc>
          <w:tcPr>
            <w:tcW w:w="1346" w:type="dxa"/>
            <w:vAlign w:val="center"/>
          </w:tcPr>
          <w:p w14:paraId="71D59B9A" w14:textId="77777777" w:rsidR="008E51A6" w:rsidRPr="00C71661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71661">
              <w:rPr>
                <w:rFonts w:cs="Arial"/>
                <w:b/>
                <w:sz w:val="20"/>
              </w:rPr>
              <w:t>Datum</w:t>
            </w:r>
          </w:p>
        </w:tc>
        <w:tc>
          <w:tcPr>
            <w:tcW w:w="1347" w:type="dxa"/>
            <w:vAlign w:val="center"/>
          </w:tcPr>
          <w:p w14:paraId="2ABF59EF" w14:textId="77777777" w:rsidR="008E51A6" w:rsidRPr="00C71661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71661">
              <w:rPr>
                <w:rFonts w:cs="Arial"/>
                <w:b/>
                <w:sz w:val="20"/>
              </w:rPr>
              <w:t>Erstellt</w:t>
            </w:r>
          </w:p>
        </w:tc>
        <w:tc>
          <w:tcPr>
            <w:tcW w:w="1347" w:type="dxa"/>
            <w:vAlign w:val="center"/>
          </w:tcPr>
          <w:p w14:paraId="09E9EA63" w14:textId="77777777" w:rsidR="008E51A6" w:rsidRPr="00C71661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71661">
              <w:rPr>
                <w:rFonts w:cs="Arial"/>
                <w:b/>
                <w:sz w:val="20"/>
              </w:rPr>
              <w:t>Geprüft</w:t>
            </w:r>
          </w:p>
        </w:tc>
        <w:tc>
          <w:tcPr>
            <w:tcW w:w="1522" w:type="dxa"/>
            <w:vAlign w:val="center"/>
          </w:tcPr>
          <w:p w14:paraId="6DD19328" w14:textId="77777777" w:rsidR="008E51A6" w:rsidRPr="00C71661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71661">
              <w:rPr>
                <w:rFonts w:cs="Arial"/>
                <w:b/>
                <w:sz w:val="20"/>
              </w:rPr>
              <w:t>Freigeben</w:t>
            </w:r>
          </w:p>
        </w:tc>
      </w:tr>
      <w:tr w:rsidR="00C142A6" w:rsidRPr="00C71661" w14:paraId="20F8F67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46F05DC6" w14:textId="4D7385F3" w:rsidR="00C142A6" w:rsidRPr="00C71661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 w:rsidRPr="00C71661">
              <w:rPr>
                <w:rFonts w:cs="Arial"/>
              </w:rPr>
              <w:t>0</w:t>
            </w:r>
          </w:p>
        </w:tc>
        <w:tc>
          <w:tcPr>
            <w:tcW w:w="2977" w:type="dxa"/>
            <w:vAlign w:val="center"/>
          </w:tcPr>
          <w:p w14:paraId="0E4A4448" w14:textId="623427A8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  <w:r w:rsidRPr="00C71661">
              <w:rPr>
                <w:rFonts w:cs="Arial"/>
              </w:rPr>
              <w:t>Ersterstellung</w:t>
            </w:r>
          </w:p>
        </w:tc>
        <w:tc>
          <w:tcPr>
            <w:tcW w:w="1346" w:type="dxa"/>
            <w:vAlign w:val="center"/>
          </w:tcPr>
          <w:p w14:paraId="522A3F58" w14:textId="6F1E2196" w:rsidR="00C142A6" w:rsidRPr="00C71661" w:rsidRDefault="002E3863" w:rsidP="00C142A6">
            <w:pPr>
              <w:spacing w:after="0" w:line="360" w:lineRule="auto"/>
              <w:jc w:val="left"/>
              <w:rPr>
                <w:rFonts w:cs="Arial"/>
              </w:rPr>
            </w:pPr>
            <w:r w:rsidRPr="00C71661">
              <w:rPr>
                <w:rFonts w:cs="Arial"/>
              </w:rPr>
              <w:t>03.06.2025</w:t>
            </w:r>
          </w:p>
        </w:tc>
        <w:tc>
          <w:tcPr>
            <w:tcW w:w="1347" w:type="dxa"/>
            <w:vAlign w:val="center"/>
          </w:tcPr>
          <w:p w14:paraId="39CCEDDC" w14:textId="44AE3F1B" w:rsidR="00C142A6" w:rsidRPr="00C71661" w:rsidRDefault="002E3863" w:rsidP="00C142A6">
            <w:pPr>
              <w:spacing w:after="0" w:line="360" w:lineRule="auto"/>
              <w:jc w:val="left"/>
              <w:rPr>
                <w:rFonts w:cs="Arial"/>
              </w:rPr>
            </w:pPr>
            <w:r w:rsidRPr="00C71661">
              <w:rPr>
                <w:rFonts w:cs="Arial"/>
              </w:rPr>
              <w:t>Welter</w:t>
            </w:r>
          </w:p>
        </w:tc>
        <w:tc>
          <w:tcPr>
            <w:tcW w:w="1347" w:type="dxa"/>
            <w:vAlign w:val="center"/>
          </w:tcPr>
          <w:p w14:paraId="05CDD110" w14:textId="77777777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43DA18DF" w14:textId="77777777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71661" w14:paraId="1AC5D79B" w14:textId="77777777" w:rsidTr="00FE7AF0">
        <w:trPr>
          <w:trHeight w:val="284"/>
          <w:jc w:val="center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FF11068" w14:textId="75776648" w:rsidR="00C142A6" w:rsidRPr="00C71661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 w:rsidRPr="00C71661">
              <w:rPr>
                <w:rFonts w:cs="Arial"/>
              </w:rPr>
              <w:t>A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3E0F6190" w14:textId="6709BAF4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6F1EADD9" w14:textId="1FB46815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07004430" w14:textId="41241131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30449DB6" w14:textId="7770E592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53631267" w14:textId="1AACEF9C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71661" w14:paraId="4CE90D5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32ED1526" w14:textId="72C5B5D3" w:rsidR="00C142A6" w:rsidRPr="00C71661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 w:rsidRPr="00C71661">
              <w:rPr>
                <w:rFonts w:cs="Arial"/>
              </w:rPr>
              <w:t>B</w:t>
            </w:r>
          </w:p>
        </w:tc>
        <w:tc>
          <w:tcPr>
            <w:tcW w:w="2977" w:type="dxa"/>
            <w:vAlign w:val="center"/>
          </w:tcPr>
          <w:p w14:paraId="4C51235A" w14:textId="1D4CED82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5FC617A6" w14:textId="46AAB0C9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4D8620FB" w14:textId="5E538F3B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2DAC29AE" w14:textId="2F5EAE5A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40C7D2A6" w14:textId="7B560DDC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71661" w14:paraId="215D04F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23B26135" w14:textId="3876D47C" w:rsidR="00C142A6" w:rsidRPr="00C71661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 w:rsidRPr="00C71661">
              <w:rPr>
                <w:rFonts w:cs="Arial"/>
              </w:rPr>
              <w:t>C</w:t>
            </w:r>
          </w:p>
        </w:tc>
        <w:tc>
          <w:tcPr>
            <w:tcW w:w="2977" w:type="dxa"/>
            <w:vAlign w:val="center"/>
          </w:tcPr>
          <w:p w14:paraId="0D47FF7B" w14:textId="22DD4CE1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1E20C144" w14:textId="4243172F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69A30E4A" w14:textId="08691479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2F681CC1" w14:textId="5C5372D4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4823D2DB" w14:textId="2B404994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71661" w14:paraId="4C0748C7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089500D5" w14:textId="5CFD51C8" w:rsidR="00C142A6" w:rsidRPr="00C71661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 w:rsidRPr="00C71661">
              <w:rPr>
                <w:rFonts w:cs="Arial"/>
              </w:rPr>
              <w:t>D</w:t>
            </w:r>
          </w:p>
        </w:tc>
        <w:tc>
          <w:tcPr>
            <w:tcW w:w="2977" w:type="dxa"/>
            <w:vAlign w:val="center"/>
          </w:tcPr>
          <w:p w14:paraId="574D9137" w14:textId="67472F73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55C8E0C4" w14:textId="789E2D92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1663ADBA" w14:textId="3EDE7E40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090C68FA" w14:textId="54E70CAF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3C23FF56" w14:textId="1EDB0F4F" w:rsidR="00C142A6" w:rsidRPr="00C71661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97476" w:rsidRPr="00C71661" w14:paraId="14A6770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4E7FDF85" w14:textId="4BEA988A" w:rsidR="00C97476" w:rsidRPr="00C71661" w:rsidRDefault="00824695" w:rsidP="00193FB3">
            <w:pPr>
              <w:spacing w:after="0" w:line="360" w:lineRule="auto"/>
              <w:jc w:val="left"/>
              <w:rPr>
                <w:rFonts w:cs="Arial"/>
              </w:rPr>
            </w:pPr>
            <w:r w:rsidRPr="00C71661">
              <w:rPr>
                <w:rFonts w:cs="Arial"/>
              </w:rPr>
              <w:t>E</w:t>
            </w:r>
          </w:p>
        </w:tc>
        <w:tc>
          <w:tcPr>
            <w:tcW w:w="2977" w:type="dxa"/>
            <w:vAlign w:val="center"/>
          </w:tcPr>
          <w:p w14:paraId="1AAEDA5E" w14:textId="55885CAD" w:rsidR="00C97476" w:rsidRPr="00C71661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40FC14F3" w14:textId="197CF863" w:rsidR="00C97476" w:rsidRPr="00C71661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21BC8F16" w14:textId="7C851B80" w:rsidR="00C97476" w:rsidRPr="00C71661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59CA0C8B" w14:textId="256A5D2C" w:rsidR="00C97476" w:rsidRPr="00C71661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37500A43" w14:textId="30F440E5" w:rsidR="00C97476" w:rsidRPr="00C71661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</w:tbl>
    <w:p w14:paraId="44EC0FE5" w14:textId="77777777" w:rsidR="00003A2F" w:rsidRPr="00C71661" w:rsidRDefault="00003A2F" w:rsidP="00193FB3">
      <w:pPr>
        <w:spacing w:after="200" w:line="360" w:lineRule="auto"/>
        <w:jc w:val="left"/>
        <w:rPr>
          <w:rFonts w:cs="Arial"/>
        </w:rPr>
      </w:pPr>
    </w:p>
    <w:sdt>
      <w:sdtPr>
        <w:rPr>
          <w:rFonts w:ascii="Arial" w:eastAsiaTheme="minorHAnsi" w:hAnsi="Arial" w:cs="Arial"/>
          <w:b/>
          <w:color w:val="auto"/>
          <w:sz w:val="22"/>
          <w:szCs w:val="22"/>
        </w:rPr>
        <w:id w:val="-1031721101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E54831A" w14:textId="77777777" w:rsidR="008C4EC6" w:rsidRPr="00C71661" w:rsidRDefault="008C4EC6" w:rsidP="00193FB3">
          <w:pPr>
            <w:pStyle w:val="Inhaltsverzeichnisberschrift"/>
            <w:spacing w:line="360" w:lineRule="aut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C71661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Inhaltsverzeichnis</w:t>
          </w:r>
        </w:p>
        <w:p w14:paraId="35CDE37F" w14:textId="3DEEDF40" w:rsidR="00003A2F" w:rsidRDefault="00003F6D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C71661">
            <w:rPr>
              <w:rFonts w:cs="Arial"/>
              <w:bCs/>
            </w:rPr>
            <w:fldChar w:fldCharType="begin"/>
          </w:r>
          <w:r w:rsidRPr="00C71661">
            <w:rPr>
              <w:rFonts w:cs="Arial"/>
              <w:bCs/>
            </w:rPr>
            <w:instrText xml:space="preserve"> TOC \o "1-4" \h \z \u </w:instrText>
          </w:r>
          <w:r w:rsidRPr="00C71661">
            <w:rPr>
              <w:rFonts w:cs="Arial"/>
              <w:bCs/>
            </w:rPr>
            <w:fldChar w:fldCharType="separate"/>
          </w:r>
          <w:hyperlink w:anchor="_Toc215491186" w:history="1">
            <w:r w:rsidR="00003A2F" w:rsidRPr="002F4204">
              <w:rPr>
                <w:rStyle w:val="Hyperlink"/>
                <w:noProof/>
              </w:rPr>
              <w:t>1</w:t>
            </w:r>
            <w:r w:rsidR="00003A2F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003A2F" w:rsidRPr="002F4204">
              <w:rPr>
                <w:rStyle w:val="Hyperlink"/>
                <w:noProof/>
              </w:rPr>
              <w:t>Allgemeines</w:t>
            </w:r>
            <w:r w:rsidR="00003A2F">
              <w:rPr>
                <w:noProof/>
                <w:webHidden/>
              </w:rPr>
              <w:tab/>
            </w:r>
            <w:r w:rsidR="00003A2F">
              <w:rPr>
                <w:noProof/>
                <w:webHidden/>
              </w:rPr>
              <w:fldChar w:fldCharType="begin"/>
            </w:r>
            <w:r w:rsidR="00003A2F">
              <w:rPr>
                <w:noProof/>
                <w:webHidden/>
              </w:rPr>
              <w:instrText xml:space="preserve"> PAGEREF _Toc215491186 \h </w:instrText>
            </w:r>
            <w:r w:rsidR="00003A2F">
              <w:rPr>
                <w:noProof/>
                <w:webHidden/>
              </w:rPr>
            </w:r>
            <w:r w:rsidR="00003A2F"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4</w:t>
            </w:r>
            <w:r w:rsidR="00003A2F">
              <w:rPr>
                <w:noProof/>
                <w:webHidden/>
              </w:rPr>
              <w:fldChar w:fldCharType="end"/>
            </w:r>
          </w:hyperlink>
        </w:p>
        <w:p w14:paraId="369D3E87" w14:textId="1C109B3C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87" w:history="1">
            <w:r w:rsidRPr="002F4204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Abkürzungsverzeichnis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48E25" w14:textId="1F91173C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88" w:history="1">
            <w:r w:rsidRPr="002F4204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Aufgabe des 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7DF7C3" w14:textId="3D7D4490" w:rsidR="00003A2F" w:rsidRDefault="00003A2F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89" w:history="1">
            <w:r w:rsidRPr="002F4204">
              <w:rPr>
                <w:rStyle w:val="Hyperlink"/>
                <w:rFonts w:cs="Arial"/>
                <w:noProof/>
              </w:rPr>
              <w:t>1.2.1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KKS-Kennzeichnung der Komponenten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96B0E8" w14:textId="11548565" w:rsidR="00003A2F" w:rsidRDefault="00003A2F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90" w:history="1">
            <w:r w:rsidRPr="002F4204">
              <w:rPr>
                <w:rStyle w:val="Hyperlink"/>
                <w:rFonts w:cs="Arial"/>
                <w:noProof/>
              </w:rPr>
              <w:t>1.2.2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Einsatzstoffe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0D8F8B" w14:textId="54199BEE" w:rsidR="00003A2F" w:rsidRDefault="00003A2F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91" w:history="1">
            <w:r w:rsidRPr="002F4204">
              <w:rPr>
                <w:rStyle w:val="Hyperlink"/>
                <w:rFonts w:cs="Arial"/>
                <w:noProof/>
              </w:rPr>
              <w:t>1.2.3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Schnittstelle zu anderen Systemen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8AA7B" w14:textId="4253143C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92" w:history="1">
            <w:r w:rsidRPr="002F4204">
              <w:rPr>
                <w:rStyle w:val="Hyperlink"/>
                <w:noProof/>
              </w:rPr>
              <w:t>1.3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Umgebungsanforderungen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C0E237" w14:textId="02B2A846" w:rsidR="00003A2F" w:rsidRDefault="00003A2F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93" w:history="1">
            <w:r w:rsidRPr="002F4204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Auslegungsdaten des 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B30DED" w14:textId="3F7A346C" w:rsidR="00003A2F" w:rsidRDefault="00003A2F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94" w:history="1">
            <w:r w:rsidRPr="002F4204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Aufbau und Funktion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2A34E9" w14:textId="1F0C664B" w:rsidR="00003A2F" w:rsidRDefault="00003A2F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95" w:history="1">
            <w:r w:rsidRPr="002F4204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Betriebsarten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3C9322" w14:textId="23EC20B7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96" w:history="1">
            <w:r w:rsidRPr="002F4204">
              <w:rPr>
                <w:rStyle w:val="Hyperlink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Vorbereiten zum Anfahren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53394" w14:textId="589CE68F" w:rsidR="00003A2F" w:rsidRDefault="00003A2F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97" w:history="1">
            <w:r w:rsidRPr="002F4204">
              <w:rPr>
                <w:rStyle w:val="Hyperlink"/>
                <w:rFonts w:cs="Arial"/>
                <w:noProof/>
              </w:rPr>
              <w:t>4.1.1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Füllen des 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F87F64" w14:textId="11104D95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98" w:history="1">
            <w:r w:rsidRPr="002F4204">
              <w:rPr>
                <w:rStyle w:val="Hyperlink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Anfahrbetrieb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3C1C3D" w14:textId="0D3398F9" w:rsidR="00003A2F" w:rsidRDefault="00003A2F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199" w:history="1">
            <w:r w:rsidRPr="002F4204">
              <w:rPr>
                <w:rStyle w:val="Hyperlink"/>
                <w:rFonts w:cs="Arial"/>
                <w:noProof/>
              </w:rPr>
              <w:t>4.2.1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Voraussetzungen für den automatischen Anfahrprozess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13FBD9" w14:textId="46AA646F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00" w:history="1">
            <w:r w:rsidRPr="002F4204">
              <w:rPr>
                <w:rStyle w:val="Hyperlink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Normalbetrieb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16356" w14:textId="3999C3C0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01" w:history="1">
            <w:r w:rsidRPr="002F4204">
              <w:rPr>
                <w:rStyle w:val="Hyperlink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Abfahren des 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CBA3A" w14:textId="5EE15AD1" w:rsidR="00003A2F" w:rsidRDefault="00003A2F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02" w:history="1">
            <w:r w:rsidRPr="002F4204">
              <w:rPr>
                <w:rStyle w:val="Hyperlink"/>
                <w:rFonts w:cs="Arial"/>
                <w:noProof/>
              </w:rPr>
              <w:t>4.4.1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Voraussetzungen für den Abfahrprozess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C110B2" w14:textId="0DA31240" w:rsidR="00003A2F" w:rsidRDefault="00003A2F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03" w:history="1">
            <w:r w:rsidRPr="002F4204">
              <w:rPr>
                <w:rStyle w:val="Hyperlink"/>
                <w:rFonts w:cs="Arial"/>
                <w:noProof/>
              </w:rPr>
              <w:t>4.4.2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Abfahrprozess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A5D66" w14:textId="468E2C64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04" w:history="1">
            <w:r w:rsidRPr="002F4204">
              <w:rPr>
                <w:rStyle w:val="Hyperlink"/>
                <w:noProof/>
              </w:rPr>
              <w:t>4.5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Stillstandsmaßnahmen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DD8A3" w14:textId="474F9EF0" w:rsidR="00003A2F" w:rsidRDefault="00003A2F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05" w:history="1">
            <w:r w:rsidRPr="002F4204">
              <w:rPr>
                <w:rStyle w:val="Hyperlink"/>
                <w:rFonts w:cs="Arial"/>
                <w:noProof/>
              </w:rPr>
              <w:t>4.5.1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Entleeren des 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CC31A" w14:textId="6257B4F2" w:rsidR="00003A2F" w:rsidRDefault="00003A2F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06" w:history="1">
            <w:r w:rsidRPr="002F4204">
              <w:rPr>
                <w:rStyle w:val="Hyperlink"/>
                <w:rFonts w:cs="Arial"/>
                <w:noProof/>
              </w:rPr>
              <w:t>4.5.2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Stillstand und Frostschutz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586C6" w14:textId="0B9C1D6F" w:rsidR="00003A2F" w:rsidRDefault="00003A2F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07" w:history="1">
            <w:r w:rsidRPr="002F4204">
              <w:rPr>
                <w:rStyle w:val="Hyperlink"/>
                <w:rFonts w:cs="Arial"/>
                <w:noProof/>
              </w:rPr>
              <w:t>4.5.3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Wartung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A03AF7" w14:textId="4F25AA66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08" w:history="1">
            <w:r w:rsidRPr="002F4204">
              <w:rPr>
                <w:rStyle w:val="Hyperlink"/>
                <w:noProof/>
              </w:rPr>
              <w:t>4.6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Betriebsfehlfunktionen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02D1D3" w14:textId="695D0450" w:rsidR="00003A2F" w:rsidRDefault="00003A2F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09" w:history="1">
            <w:r w:rsidRPr="002F4204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Leittechnische Struktur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8590E" w14:textId="05E6C6BB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10" w:history="1">
            <w:r w:rsidRPr="002F4204">
              <w:rPr>
                <w:rStyle w:val="Hyperlink"/>
                <w:noProof/>
              </w:rPr>
              <w:t>5.1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Funktionsgruppe, Schrittkette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D39EA" w14:textId="40897B25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11" w:history="1">
            <w:r w:rsidRPr="002F4204">
              <w:rPr>
                <w:rStyle w:val="Hyperlink"/>
                <w:noProof/>
              </w:rPr>
              <w:t>5.2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Betriebsautomatiken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6398F5" w14:textId="1C11F078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12" w:history="1">
            <w:r w:rsidRPr="002F4204">
              <w:rPr>
                <w:rStyle w:val="Hyperlink"/>
                <w:noProof/>
              </w:rPr>
              <w:t>5.3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Vorwahlen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FA567" w14:textId="5BE78209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13" w:history="1">
            <w:r w:rsidRPr="002F4204">
              <w:rPr>
                <w:rStyle w:val="Hyperlink"/>
                <w:noProof/>
              </w:rPr>
              <w:t>5.4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Steuern, Einzelsteuerebene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93550" w14:textId="2089EECE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14" w:history="1">
            <w:r w:rsidRPr="002F4204">
              <w:rPr>
                <w:rStyle w:val="Hyperlink"/>
                <w:noProof/>
              </w:rPr>
              <w:t>5.5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Regelungen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F102F" w14:textId="68E4C554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15" w:history="1">
            <w:r w:rsidRPr="002F4204">
              <w:rPr>
                <w:rStyle w:val="Hyperlink"/>
                <w:noProof/>
              </w:rPr>
              <w:t>5.6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Messwertverarbeitung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CB7E9" w14:textId="7B82929E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16" w:history="1">
            <w:r w:rsidRPr="002F4204">
              <w:rPr>
                <w:rStyle w:val="Hyperlink"/>
                <w:noProof/>
              </w:rPr>
              <w:t>5.7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Störmeldungen und Schaltpunkte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B84182" w14:textId="33F53D67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17" w:history="1">
            <w:r w:rsidRPr="002F4204">
              <w:rPr>
                <w:rStyle w:val="Hyperlink"/>
                <w:noProof/>
              </w:rPr>
              <w:t>5.8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Signalübergabe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5E63A" w14:textId="03E2FE7D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18" w:history="1">
            <w:r w:rsidRPr="002F4204">
              <w:rPr>
                <w:rStyle w:val="Hyperlink"/>
                <w:noProof/>
              </w:rPr>
              <w:t>5.9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Einstellwerte / Diagramme / Niveau-Schemata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4E1C47" w14:textId="44CCD8B7" w:rsidR="00003A2F" w:rsidRDefault="00003A2F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19" w:history="1">
            <w:r w:rsidRPr="002F4204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Anhänge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FCE7F" w14:textId="5A4F8E43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20" w:history="1">
            <w:r w:rsidRPr="002F4204">
              <w:rPr>
                <w:rStyle w:val="Hyperlink"/>
                <w:noProof/>
              </w:rPr>
              <w:t>6.1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R&amp;I-Fließbilder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1BDF8" w14:textId="721E0A97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21" w:history="1">
            <w:r w:rsidRPr="002F4204">
              <w:rPr>
                <w:rStyle w:val="Hyperlink"/>
                <w:noProof/>
              </w:rPr>
              <w:t>6.2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Funktionspläne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1B926" w14:textId="7B0FC886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22" w:history="1">
            <w:r w:rsidRPr="002F4204">
              <w:rPr>
                <w:rStyle w:val="Hyperlink"/>
                <w:noProof/>
              </w:rPr>
              <w:t>6.3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Regelschemata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48A991" w14:textId="5D5C5A17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23" w:history="1">
            <w:r w:rsidRPr="002F4204">
              <w:rPr>
                <w:rStyle w:val="Hyperlink"/>
                <w:noProof/>
              </w:rPr>
              <w:t>6.4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Technische Listen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9DF371" w14:textId="00A38EA8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24" w:history="1">
            <w:r w:rsidRPr="002F4204">
              <w:rPr>
                <w:rStyle w:val="Hyperlink"/>
                <w:noProof/>
              </w:rPr>
              <w:t>6.5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Abschaltmatrix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1391B" w14:textId="462A3004" w:rsidR="00003A2F" w:rsidRDefault="00003A2F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15491225" w:history="1">
            <w:r w:rsidRPr="002F4204">
              <w:rPr>
                <w:rStyle w:val="Hyperlink"/>
                <w:noProof/>
              </w:rPr>
              <w:t>6.6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204">
              <w:rPr>
                <w:rStyle w:val="Hyperlink"/>
                <w:noProof/>
              </w:rPr>
              <w:t>Vorgaben Anlagen- und Bedienbilder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_Toc215491225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13C81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97157" w14:textId="18486873" w:rsidR="00C142A6" w:rsidRPr="00C71661" w:rsidRDefault="00003F6D" w:rsidP="00C142A6">
          <w:pPr>
            <w:spacing w:before="120" w:after="0" w:line="360" w:lineRule="auto"/>
            <w:rPr>
              <w:rFonts w:cs="Arial"/>
            </w:rPr>
          </w:pPr>
          <w:r w:rsidRPr="00C71661">
            <w:rPr>
              <w:rFonts w:cs="Arial"/>
              <w:bCs/>
            </w:rPr>
            <w:fldChar w:fldCharType="end"/>
          </w:r>
        </w:p>
        <w:p w14:paraId="0B3672B0" w14:textId="035F29A3" w:rsidR="008C4EC6" w:rsidRPr="00C71661" w:rsidRDefault="00713C81" w:rsidP="00193FB3">
          <w:pPr>
            <w:spacing w:before="120" w:after="0" w:line="360" w:lineRule="auto"/>
            <w:rPr>
              <w:rFonts w:cs="Arial"/>
              <w:bCs/>
            </w:rPr>
          </w:pPr>
        </w:p>
      </w:sdtContent>
    </w:sdt>
    <w:p w14:paraId="5E981184" w14:textId="77777777" w:rsidR="00C97476" w:rsidRPr="00C71661" w:rsidRDefault="00C97476" w:rsidP="00193FB3">
      <w:pPr>
        <w:spacing w:line="360" w:lineRule="auto"/>
        <w:jc w:val="left"/>
        <w:rPr>
          <w:rFonts w:cs="Arial"/>
        </w:rPr>
      </w:pPr>
    </w:p>
    <w:p w14:paraId="0AE4DB4F" w14:textId="5D295C0A" w:rsidR="0086604F" w:rsidRPr="00C71661" w:rsidRDefault="0086604F">
      <w:pPr>
        <w:spacing w:after="200"/>
        <w:jc w:val="left"/>
        <w:rPr>
          <w:rFonts w:cs="Arial"/>
        </w:rPr>
      </w:pPr>
      <w:r w:rsidRPr="00C71661">
        <w:rPr>
          <w:rFonts w:cs="Arial"/>
        </w:rPr>
        <w:br w:type="page"/>
      </w:r>
    </w:p>
    <w:p w14:paraId="327248D7" w14:textId="77777777" w:rsidR="007E36CB" w:rsidRPr="00C71661" w:rsidRDefault="007E36CB" w:rsidP="007E36CB">
      <w:pPr>
        <w:pStyle w:val="berschrift1"/>
      </w:pPr>
      <w:bookmarkStart w:id="0" w:name="_Toc195195652"/>
      <w:bookmarkStart w:id="1" w:name="_Toc215491186"/>
      <w:r w:rsidRPr="00C71661">
        <w:lastRenderedPageBreak/>
        <w:t>Allgemeines</w:t>
      </w:r>
      <w:bookmarkEnd w:id="0"/>
      <w:bookmarkEnd w:id="1"/>
    </w:p>
    <w:p w14:paraId="65613F30" w14:textId="77777777" w:rsidR="007E36CB" w:rsidRPr="00C71661" w:rsidRDefault="007E36CB" w:rsidP="007E36CB">
      <w:pPr>
        <w:pStyle w:val="berschrift2"/>
      </w:pPr>
      <w:bookmarkStart w:id="2" w:name="_Toc195195653"/>
      <w:bookmarkStart w:id="3" w:name="_Toc215491187"/>
      <w:r w:rsidRPr="00C71661">
        <w:t>Abkürzungsverzeichnis</w:t>
      </w:r>
      <w:bookmarkEnd w:id="2"/>
      <w:bookmarkEnd w:id="3"/>
    </w:p>
    <w:p w14:paraId="5EC20188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>Auflistung der verwendeten Abkürzungen in tabellarischer Form.</w:t>
      </w:r>
    </w:p>
    <w:p w14:paraId="53C1AA3A" w14:textId="77777777" w:rsidR="007E36CB" w:rsidRPr="00C71661" w:rsidRDefault="007E36CB" w:rsidP="007E36C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42"/>
        <w:gridCol w:w="6718"/>
      </w:tblGrid>
      <w:tr w:rsidR="007E36CB" w:rsidRPr="00C71661" w14:paraId="3F5E9D7F" w14:textId="77777777" w:rsidTr="005A3D20">
        <w:tc>
          <w:tcPr>
            <w:tcW w:w="2376" w:type="dxa"/>
          </w:tcPr>
          <w:p w14:paraId="47AC5B85" w14:textId="77777777" w:rsidR="007E36CB" w:rsidRPr="00C71661" w:rsidRDefault="007E36CB" w:rsidP="005A3D20">
            <w:r w:rsidRPr="00C71661">
              <w:t>BA</w:t>
            </w:r>
          </w:p>
        </w:tc>
        <w:tc>
          <w:tcPr>
            <w:tcW w:w="6836" w:type="dxa"/>
          </w:tcPr>
          <w:p w14:paraId="3A3FDF19" w14:textId="77777777" w:rsidR="007E36CB" w:rsidRPr="00C71661" w:rsidRDefault="007E36CB" w:rsidP="005A3D20">
            <w:r w:rsidRPr="00C71661">
              <w:t>Betriebsautomatik</w:t>
            </w:r>
          </w:p>
        </w:tc>
      </w:tr>
      <w:tr w:rsidR="007E36CB" w:rsidRPr="00C71661" w14:paraId="559D3B77" w14:textId="77777777" w:rsidTr="005A3D20">
        <w:tc>
          <w:tcPr>
            <w:tcW w:w="2376" w:type="dxa"/>
          </w:tcPr>
          <w:p w14:paraId="2BCCDBB1" w14:textId="77777777" w:rsidR="007E36CB" w:rsidRPr="00C71661" w:rsidRDefault="007E36CB" w:rsidP="005A3D20">
            <w:r w:rsidRPr="00C71661">
              <w:t>WSB</w:t>
            </w:r>
          </w:p>
        </w:tc>
        <w:tc>
          <w:tcPr>
            <w:tcW w:w="6836" w:type="dxa"/>
          </w:tcPr>
          <w:p w14:paraId="6D14E4DF" w14:textId="77777777" w:rsidR="007E36CB" w:rsidRPr="00C71661" w:rsidRDefault="007E36CB" w:rsidP="005A3D20">
            <w:r w:rsidRPr="00C71661">
              <w:t>Weiterschaltbedingung</w:t>
            </w:r>
          </w:p>
        </w:tc>
      </w:tr>
      <w:tr w:rsidR="007E36CB" w:rsidRPr="00C71661" w14:paraId="53562F6D" w14:textId="77777777" w:rsidTr="005A3D20">
        <w:tc>
          <w:tcPr>
            <w:tcW w:w="2376" w:type="dxa"/>
          </w:tcPr>
          <w:p w14:paraId="0BFF3932" w14:textId="77777777" w:rsidR="007E36CB" w:rsidRPr="00C71661" w:rsidRDefault="007E36CB" w:rsidP="005A3D20">
            <w:r w:rsidRPr="00C71661">
              <w:t>WZ</w:t>
            </w:r>
          </w:p>
        </w:tc>
        <w:tc>
          <w:tcPr>
            <w:tcW w:w="6836" w:type="dxa"/>
          </w:tcPr>
          <w:p w14:paraId="5941FB65" w14:textId="77777777" w:rsidR="007E36CB" w:rsidRPr="00C71661" w:rsidRDefault="007E36CB" w:rsidP="005A3D20">
            <w:r w:rsidRPr="00C71661">
              <w:t>Wartezeit</w:t>
            </w:r>
          </w:p>
        </w:tc>
      </w:tr>
      <w:tr w:rsidR="007E36CB" w:rsidRPr="00C71661" w14:paraId="35769FCD" w14:textId="77777777" w:rsidTr="005A3D20">
        <w:tc>
          <w:tcPr>
            <w:tcW w:w="2376" w:type="dxa"/>
          </w:tcPr>
          <w:p w14:paraId="2C664B5B" w14:textId="77777777" w:rsidR="007E36CB" w:rsidRPr="00C71661" w:rsidRDefault="007E36CB" w:rsidP="005A3D20">
            <w:r w:rsidRPr="00C71661">
              <w:t>ÜL</w:t>
            </w:r>
          </w:p>
        </w:tc>
        <w:tc>
          <w:tcPr>
            <w:tcW w:w="6836" w:type="dxa"/>
          </w:tcPr>
          <w:p w14:paraId="6B65A4F8" w14:textId="77777777" w:rsidR="007E36CB" w:rsidRPr="00C71661" w:rsidRDefault="007E36CB" w:rsidP="005A3D20">
            <w:r w:rsidRPr="00C71661">
              <w:t>Überlaufkriterium</w:t>
            </w:r>
          </w:p>
        </w:tc>
      </w:tr>
      <w:tr w:rsidR="007E36CB" w:rsidRPr="00C71661" w14:paraId="507AD08F" w14:textId="77777777" w:rsidTr="005A3D20">
        <w:tc>
          <w:tcPr>
            <w:tcW w:w="2376" w:type="dxa"/>
          </w:tcPr>
          <w:p w14:paraId="22DD4FEB" w14:textId="77777777" w:rsidR="007E36CB" w:rsidRPr="00C71661" w:rsidRDefault="007E36CB" w:rsidP="005A3D20">
            <w:r w:rsidRPr="00C71661">
              <w:t>ÜZ</w:t>
            </w:r>
          </w:p>
        </w:tc>
        <w:tc>
          <w:tcPr>
            <w:tcW w:w="6836" w:type="dxa"/>
          </w:tcPr>
          <w:p w14:paraId="1F4FB90C" w14:textId="77777777" w:rsidR="007E36CB" w:rsidRPr="00C71661" w:rsidRDefault="007E36CB" w:rsidP="005A3D20">
            <w:r w:rsidRPr="00C71661">
              <w:t>Überwachungszeit</w:t>
            </w:r>
          </w:p>
        </w:tc>
      </w:tr>
      <w:tr w:rsidR="007E36CB" w:rsidRPr="00C71661" w14:paraId="1E87DECE" w14:textId="77777777" w:rsidTr="005A3D20">
        <w:tc>
          <w:tcPr>
            <w:tcW w:w="2376" w:type="dxa"/>
          </w:tcPr>
          <w:p w14:paraId="129FD791" w14:textId="77777777" w:rsidR="007E36CB" w:rsidRPr="00C71661" w:rsidRDefault="007E36CB" w:rsidP="005A3D20">
            <w:r w:rsidRPr="00C71661">
              <w:t>SW</w:t>
            </w:r>
          </w:p>
        </w:tc>
        <w:tc>
          <w:tcPr>
            <w:tcW w:w="6836" w:type="dxa"/>
          </w:tcPr>
          <w:p w14:paraId="191D9272" w14:textId="77777777" w:rsidR="007E36CB" w:rsidRPr="00C71661" w:rsidRDefault="007E36CB" w:rsidP="005A3D20">
            <w:r w:rsidRPr="00C71661">
              <w:t>Sollwert</w:t>
            </w:r>
          </w:p>
        </w:tc>
      </w:tr>
      <w:tr w:rsidR="007E36CB" w:rsidRPr="00C71661" w14:paraId="19E84A4C" w14:textId="77777777" w:rsidTr="005A3D20">
        <w:tc>
          <w:tcPr>
            <w:tcW w:w="2376" w:type="dxa"/>
          </w:tcPr>
          <w:p w14:paraId="5D7B51F0" w14:textId="77777777" w:rsidR="007E36CB" w:rsidRPr="00C71661" w:rsidRDefault="007E36CB" w:rsidP="005A3D20">
            <w:proofErr w:type="spellStart"/>
            <w:r w:rsidRPr="00C71661">
              <w:t>IstW</w:t>
            </w:r>
            <w:proofErr w:type="spellEnd"/>
          </w:p>
        </w:tc>
        <w:tc>
          <w:tcPr>
            <w:tcW w:w="6836" w:type="dxa"/>
          </w:tcPr>
          <w:p w14:paraId="5F033A81" w14:textId="77777777" w:rsidR="007E36CB" w:rsidRPr="00C71661" w:rsidRDefault="007E36CB" w:rsidP="005A3D20">
            <w:r w:rsidRPr="00C71661">
              <w:t>Istwert</w:t>
            </w:r>
          </w:p>
        </w:tc>
      </w:tr>
    </w:tbl>
    <w:p w14:paraId="12753036" w14:textId="77777777" w:rsidR="007E36CB" w:rsidRPr="00C71661" w:rsidRDefault="007E36CB" w:rsidP="007E36CB"/>
    <w:p w14:paraId="296AD6AF" w14:textId="77777777" w:rsidR="002E3863" w:rsidRPr="00C71661" w:rsidRDefault="002E3863" w:rsidP="007E36CB"/>
    <w:p w14:paraId="34C73925" w14:textId="77777777" w:rsidR="007E36CB" w:rsidRPr="00C71661" w:rsidRDefault="007E36CB" w:rsidP="007E36CB">
      <w:pPr>
        <w:pStyle w:val="berschrift2"/>
      </w:pPr>
      <w:bookmarkStart w:id="4" w:name="_Toc195195654"/>
      <w:bookmarkStart w:id="5" w:name="_Toc215491188"/>
      <w:r w:rsidRPr="00C71661">
        <w:t>Aufgabe des Systems</w:t>
      </w:r>
      <w:bookmarkEnd w:id="4"/>
      <w:bookmarkEnd w:id="5"/>
      <w:r w:rsidRPr="00C71661">
        <w:t xml:space="preserve"> </w:t>
      </w:r>
    </w:p>
    <w:p w14:paraId="59E81CC0" w14:textId="77777777" w:rsidR="007E36CB" w:rsidRPr="00C71661" w:rsidRDefault="007E36CB" w:rsidP="007E36CB">
      <w:pPr>
        <w:spacing w:line="300" w:lineRule="atLeast"/>
        <w:jc w:val="left"/>
        <w:rPr>
          <w:i/>
          <w:iCs/>
        </w:rPr>
      </w:pPr>
      <w:r w:rsidRPr="00C71661">
        <w:rPr>
          <w:i/>
          <w:iCs/>
        </w:rPr>
        <w:t>Kurze Beschreibung der Aufgabe(n) des Systems, 1-3 Sätze.</w:t>
      </w:r>
    </w:p>
    <w:p w14:paraId="38A3E990" w14:textId="77777777" w:rsidR="007E36CB" w:rsidRPr="00C71661" w:rsidRDefault="007E36CB" w:rsidP="007E36CB"/>
    <w:p w14:paraId="0343FDCD" w14:textId="77777777" w:rsidR="007E36CB" w:rsidRPr="00C71661" w:rsidRDefault="007E36CB" w:rsidP="007E36CB"/>
    <w:p w14:paraId="626C55B2" w14:textId="77777777" w:rsidR="007E36CB" w:rsidRPr="00C71661" w:rsidRDefault="007E36CB" w:rsidP="007E36CB">
      <w:pPr>
        <w:pStyle w:val="berschrift3"/>
      </w:pPr>
      <w:bookmarkStart w:id="6" w:name="_Toc195195655"/>
      <w:bookmarkStart w:id="7" w:name="_Toc215491189"/>
      <w:r w:rsidRPr="00C71661">
        <w:t>KKS-Kennzeichnung der Komponenten</w:t>
      </w:r>
      <w:bookmarkEnd w:id="6"/>
      <w:bookmarkEnd w:id="7"/>
    </w:p>
    <w:p w14:paraId="71207EA8" w14:textId="77777777" w:rsidR="007E36CB" w:rsidRPr="00C71661" w:rsidRDefault="007E36CB" w:rsidP="007E36CB">
      <w:pPr>
        <w:spacing w:line="300" w:lineRule="atLeast"/>
        <w:jc w:val="left"/>
        <w:rPr>
          <w:i/>
          <w:iCs/>
        </w:rPr>
      </w:pPr>
      <w:r w:rsidRPr="00C71661">
        <w:rPr>
          <w:i/>
          <w:iCs/>
        </w:rPr>
        <w:t xml:space="preserve">Auflistung der Hauptkomponenten in tabellarischer Form. </w:t>
      </w:r>
    </w:p>
    <w:p w14:paraId="06A7E095" w14:textId="77777777" w:rsidR="007E36CB" w:rsidRPr="00C71661" w:rsidRDefault="007E36CB" w:rsidP="007E36CB"/>
    <w:p w14:paraId="715F56D1" w14:textId="77777777" w:rsidR="007E36CB" w:rsidRPr="00C71661" w:rsidRDefault="007E36CB" w:rsidP="007E36CB"/>
    <w:p w14:paraId="719293F2" w14:textId="77777777" w:rsidR="007E36CB" w:rsidRPr="00C71661" w:rsidRDefault="007E36CB" w:rsidP="007E36CB">
      <w:pPr>
        <w:pStyle w:val="berschrift3"/>
        <w:rPr>
          <w:rFonts w:eastAsiaTheme="minorHAnsi"/>
        </w:rPr>
      </w:pPr>
      <w:bookmarkStart w:id="8" w:name="_Toc195195656"/>
      <w:bookmarkStart w:id="9" w:name="_Toc215491190"/>
      <w:r w:rsidRPr="00C71661">
        <w:t>Einsatzstoffe</w:t>
      </w:r>
      <w:bookmarkEnd w:id="8"/>
      <w:bookmarkEnd w:id="9"/>
    </w:p>
    <w:p w14:paraId="1F42AD37" w14:textId="77777777" w:rsidR="007E36CB" w:rsidRPr="00C71661" w:rsidRDefault="007E36CB" w:rsidP="007E36CB">
      <w:r w:rsidRPr="00C71661">
        <w:rPr>
          <w:i/>
          <w:iCs/>
        </w:rPr>
        <w:t>Auflistung der verwendeten Einsatzstoffe in tabellarischer Form.</w:t>
      </w:r>
    </w:p>
    <w:p w14:paraId="5BFBEC06" w14:textId="77777777" w:rsidR="007E36CB" w:rsidRPr="00C71661" w:rsidRDefault="007E36CB" w:rsidP="007E36CB"/>
    <w:p w14:paraId="6A9A823C" w14:textId="77777777" w:rsidR="007E36CB" w:rsidRPr="00C71661" w:rsidRDefault="007E36CB" w:rsidP="007E36CB"/>
    <w:p w14:paraId="448332C1" w14:textId="77777777" w:rsidR="007E36CB" w:rsidRPr="00C71661" w:rsidRDefault="007E36CB" w:rsidP="007E36CB">
      <w:pPr>
        <w:pStyle w:val="berschrift3"/>
      </w:pPr>
      <w:bookmarkStart w:id="10" w:name="_Toc195195657"/>
      <w:bookmarkStart w:id="11" w:name="_Toc215491191"/>
      <w:r w:rsidRPr="00C71661">
        <w:t>Schnittstelle zu anderen Systemen</w:t>
      </w:r>
      <w:bookmarkEnd w:id="10"/>
      <w:bookmarkEnd w:id="11"/>
    </w:p>
    <w:p w14:paraId="783EF2B9" w14:textId="77777777" w:rsidR="007E36CB" w:rsidRPr="00C71661" w:rsidRDefault="007E36CB" w:rsidP="007E36CB">
      <w:pPr>
        <w:pStyle w:val="AufzhlungPunkt2Ebene"/>
        <w:numPr>
          <w:ilvl w:val="0"/>
          <w:numId w:val="0"/>
        </w:numPr>
        <w:rPr>
          <w:i/>
          <w:iCs/>
        </w:rPr>
      </w:pPr>
      <w:r w:rsidRPr="00C71661">
        <w:rPr>
          <w:i/>
          <w:iCs/>
        </w:rPr>
        <w:t>Zugehörige R&amp;I-Fließbilder (nur aufführen / verweisen)</w:t>
      </w:r>
    </w:p>
    <w:p w14:paraId="21F29088" w14:textId="77777777" w:rsidR="007E36CB" w:rsidRPr="00C71661" w:rsidRDefault="007E36CB" w:rsidP="007E36CB">
      <w:pPr>
        <w:pStyle w:val="AufzhlungPunkt2Ebene"/>
        <w:numPr>
          <w:ilvl w:val="0"/>
          <w:numId w:val="0"/>
        </w:numPr>
        <w:rPr>
          <w:i/>
          <w:iCs/>
        </w:rPr>
      </w:pPr>
      <w:r w:rsidRPr="00C71661">
        <w:rPr>
          <w:i/>
          <w:iCs/>
        </w:rPr>
        <w:t>Zugehörige Systembeschreibungen (nur aufführen / verweisen)</w:t>
      </w:r>
    </w:p>
    <w:p w14:paraId="719F657B" w14:textId="77777777" w:rsidR="007E36CB" w:rsidRPr="00C71661" w:rsidRDefault="007E36CB" w:rsidP="007E36CB"/>
    <w:p w14:paraId="0B0502BE" w14:textId="77777777" w:rsidR="007E36CB" w:rsidRPr="00C71661" w:rsidRDefault="007E36CB" w:rsidP="007E36CB"/>
    <w:p w14:paraId="5A46EB98" w14:textId="77777777" w:rsidR="007E36CB" w:rsidRPr="00C71661" w:rsidRDefault="007E36CB" w:rsidP="007E36CB">
      <w:pPr>
        <w:pStyle w:val="berschrift2"/>
      </w:pPr>
      <w:bookmarkStart w:id="12" w:name="_Toc195195658"/>
      <w:bookmarkStart w:id="13" w:name="_Toc215491192"/>
      <w:r w:rsidRPr="00C71661">
        <w:t>Umgebungsanforderungen</w:t>
      </w:r>
      <w:bookmarkEnd w:id="12"/>
      <w:bookmarkEnd w:id="13"/>
    </w:p>
    <w:p w14:paraId="6DC90560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Darstellung der Umgebungsbedingungen (Wasserstände, Temperaturen, Drücke, etc.). </w:t>
      </w:r>
    </w:p>
    <w:p w14:paraId="53E027F0" w14:textId="77777777" w:rsidR="007E36CB" w:rsidRPr="00C71661" w:rsidRDefault="007E36CB" w:rsidP="007E36CB"/>
    <w:p w14:paraId="596909F6" w14:textId="77777777" w:rsidR="007E36CB" w:rsidRPr="00C71661" w:rsidRDefault="007E36CB" w:rsidP="007E36CB"/>
    <w:p w14:paraId="2DB01229" w14:textId="77777777" w:rsidR="007E36CB" w:rsidRPr="00C71661" w:rsidRDefault="007E36CB" w:rsidP="007E36CB">
      <w:pPr>
        <w:spacing w:after="200"/>
        <w:jc w:val="left"/>
      </w:pPr>
      <w:r w:rsidRPr="00C71661">
        <w:br w:type="page"/>
      </w:r>
    </w:p>
    <w:p w14:paraId="56B58908" w14:textId="77777777" w:rsidR="007E36CB" w:rsidRPr="00C71661" w:rsidRDefault="007E36CB" w:rsidP="007E36CB">
      <w:pPr>
        <w:pStyle w:val="berschrift1"/>
      </w:pPr>
      <w:bookmarkStart w:id="14" w:name="_Toc195195659"/>
      <w:bookmarkStart w:id="15" w:name="_Toc215491193"/>
      <w:r w:rsidRPr="00C71661">
        <w:lastRenderedPageBreak/>
        <w:t>Auslegungsdaten des Systems</w:t>
      </w:r>
      <w:bookmarkEnd w:id="14"/>
      <w:bookmarkEnd w:id="15"/>
    </w:p>
    <w:p w14:paraId="0D56E574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Darstellung der Auslegungsdaten des Systems (PS, TS, Volumenströme, Nennweiten, etc.) </w:t>
      </w:r>
    </w:p>
    <w:p w14:paraId="59AD5C0B" w14:textId="77777777" w:rsidR="007E36CB" w:rsidRPr="00C71661" w:rsidRDefault="007E36CB" w:rsidP="007E36CB"/>
    <w:p w14:paraId="6AB10815" w14:textId="77777777" w:rsidR="007E36CB" w:rsidRPr="00C71661" w:rsidRDefault="007E36CB" w:rsidP="007E36CB"/>
    <w:p w14:paraId="248FF1A9" w14:textId="77777777" w:rsidR="007E36CB" w:rsidRPr="00C71661" w:rsidRDefault="007E36CB" w:rsidP="007E36CB">
      <w:pPr>
        <w:spacing w:after="200"/>
        <w:jc w:val="left"/>
      </w:pPr>
      <w:r w:rsidRPr="00C71661">
        <w:br w:type="page"/>
      </w:r>
    </w:p>
    <w:p w14:paraId="4136A6AD" w14:textId="77777777" w:rsidR="007E36CB" w:rsidRPr="00C71661" w:rsidRDefault="007E36CB" w:rsidP="007E36CB">
      <w:pPr>
        <w:pStyle w:val="berschrift1"/>
      </w:pPr>
      <w:bookmarkStart w:id="16" w:name="_Toc195195660"/>
      <w:bookmarkStart w:id="17" w:name="_Toc215491194"/>
      <w:r w:rsidRPr="00C71661">
        <w:lastRenderedPageBreak/>
        <w:t>Aufbau und Funktion</w:t>
      </w:r>
      <w:bookmarkEnd w:id="16"/>
      <w:bookmarkEnd w:id="17"/>
      <w:r w:rsidRPr="00C71661">
        <w:t xml:space="preserve"> </w:t>
      </w:r>
    </w:p>
    <w:p w14:paraId="68A52338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Detaillierte Beschreibung des Aufbaues und Funktion des Systems, inkl. KKS-Bezeichnung aller genannten Komponenten. </w:t>
      </w:r>
    </w:p>
    <w:p w14:paraId="22451C86" w14:textId="77777777" w:rsidR="007E36CB" w:rsidRPr="00C71661" w:rsidRDefault="007E36CB" w:rsidP="007E36CB"/>
    <w:p w14:paraId="5063F9D9" w14:textId="77777777" w:rsidR="007E36CB" w:rsidRPr="00C71661" w:rsidRDefault="007E36CB" w:rsidP="007E36CB"/>
    <w:p w14:paraId="2674EA60" w14:textId="77777777" w:rsidR="007E36CB" w:rsidRPr="00C71661" w:rsidRDefault="007E36CB" w:rsidP="007E36CB">
      <w:pPr>
        <w:spacing w:after="200"/>
        <w:jc w:val="left"/>
      </w:pPr>
      <w:r w:rsidRPr="00C71661">
        <w:br w:type="page"/>
      </w:r>
    </w:p>
    <w:p w14:paraId="6E5037F8" w14:textId="77777777" w:rsidR="007E36CB" w:rsidRPr="00C71661" w:rsidRDefault="007E36CB" w:rsidP="007E36CB">
      <w:pPr>
        <w:pStyle w:val="berschrift1"/>
      </w:pPr>
      <w:bookmarkStart w:id="18" w:name="_Toc195195661"/>
      <w:bookmarkStart w:id="19" w:name="_Toc215491195"/>
      <w:r w:rsidRPr="00C71661">
        <w:lastRenderedPageBreak/>
        <w:t>Betriebsarten</w:t>
      </w:r>
      <w:bookmarkEnd w:id="18"/>
      <w:bookmarkEnd w:id="19"/>
      <w:r w:rsidRPr="00C71661">
        <w:t xml:space="preserve"> </w:t>
      </w:r>
    </w:p>
    <w:p w14:paraId="16800FCB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Detaillierte Beschreibung der verschiedenen Betriebsarten des Systems. </w:t>
      </w:r>
    </w:p>
    <w:p w14:paraId="49EAAB66" w14:textId="77777777" w:rsidR="007E36CB" w:rsidRPr="00C71661" w:rsidRDefault="007E36CB" w:rsidP="007E36CB"/>
    <w:p w14:paraId="4ABE3AED" w14:textId="77777777" w:rsidR="007E36CB" w:rsidRPr="00C71661" w:rsidRDefault="007E36CB" w:rsidP="007E36CB">
      <w:pPr>
        <w:pStyle w:val="berschrift2"/>
      </w:pPr>
      <w:bookmarkStart w:id="20" w:name="_Toc195195662"/>
      <w:bookmarkStart w:id="21" w:name="_Toc215491196"/>
      <w:r w:rsidRPr="00C71661">
        <w:t>Vorbereiten zum Anfahren</w:t>
      </w:r>
      <w:bookmarkEnd w:id="20"/>
      <w:bookmarkEnd w:id="21"/>
    </w:p>
    <w:p w14:paraId="7EE76BE3" w14:textId="77777777" w:rsidR="007E36CB" w:rsidRPr="00C71661" w:rsidRDefault="007E36CB" w:rsidP="007E36CB"/>
    <w:p w14:paraId="0F22E2D9" w14:textId="77777777" w:rsidR="007E36CB" w:rsidRPr="00C71661" w:rsidRDefault="007E36CB" w:rsidP="007E36CB">
      <w:pPr>
        <w:pStyle w:val="berschrift3"/>
      </w:pPr>
      <w:bookmarkStart w:id="22" w:name="_Toc195195663"/>
      <w:bookmarkStart w:id="23" w:name="_Toc215491197"/>
      <w:r w:rsidRPr="00C71661">
        <w:t>Füllen des Systems</w:t>
      </w:r>
      <w:bookmarkEnd w:id="22"/>
      <w:bookmarkEnd w:id="23"/>
    </w:p>
    <w:p w14:paraId="48654A37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Das Vorgehen beim Füllen des Systems ist detailliert zu beschreiben. </w:t>
      </w:r>
    </w:p>
    <w:p w14:paraId="70DD0056" w14:textId="77777777" w:rsidR="007E36CB" w:rsidRPr="00C71661" w:rsidRDefault="007E36CB" w:rsidP="007E36CB"/>
    <w:p w14:paraId="6962D3B5" w14:textId="77777777" w:rsidR="007E36CB" w:rsidRPr="00C71661" w:rsidRDefault="007E36CB" w:rsidP="007E36CB">
      <w:pPr>
        <w:pStyle w:val="berschrift2"/>
      </w:pPr>
      <w:bookmarkStart w:id="24" w:name="_Toc195195664"/>
      <w:bookmarkStart w:id="25" w:name="_Toc215491198"/>
      <w:r w:rsidRPr="00C71661">
        <w:t>Anfahrbetrieb</w:t>
      </w:r>
      <w:bookmarkEnd w:id="24"/>
      <w:bookmarkEnd w:id="25"/>
    </w:p>
    <w:p w14:paraId="0F60B953" w14:textId="77777777" w:rsidR="007E36CB" w:rsidRPr="00C71661" w:rsidRDefault="007E36CB" w:rsidP="007E36CB">
      <w:pPr>
        <w:pStyle w:val="dltext"/>
        <w:rPr>
          <w:rFonts w:eastAsiaTheme="minorHAnsi" w:cstheme="minorBidi"/>
          <w:i/>
          <w:iCs/>
          <w:color w:val="auto"/>
          <w:lang w:eastAsia="en-US"/>
        </w:rPr>
      </w:pPr>
      <w:r w:rsidRPr="00C71661">
        <w:rPr>
          <w:rFonts w:eastAsiaTheme="minorHAnsi" w:cstheme="minorBidi"/>
          <w:i/>
          <w:iCs/>
          <w:color w:val="auto"/>
          <w:lang w:eastAsia="en-US"/>
        </w:rPr>
        <w:t xml:space="preserve">Kaltstart: Startkriterien und Schrittketten sind zu definieren </w:t>
      </w:r>
    </w:p>
    <w:p w14:paraId="0CB24E37" w14:textId="77777777" w:rsidR="007E36CB" w:rsidRPr="00C71661" w:rsidRDefault="007E36CB" w:rsidP="007E36CB">
      <w:pPr>
        <w:pStyle w:val="dltext"/>
        <w:rPr>
          <w:rFonts w:eastAsiaTheme="minorHAnsi" w:cstheme="minorBidi"/>
          <w:i/>
          <w:iCs/>
          <w:color w:val="auto"/>
          <w:lang w:eastAsia="en-US"/>
        </w:rPr>
      </w:pPr>
      <w:r w:rsidRPr="00C71661">
        <w:rPr>
          <w:rFonts w:eastAsiaTheme="minorHAnsi" w:cstheme="minorBidi"/>
          <w:i/>
          <w:iCs/>
          <w:color w:val="auto"/>
          <w:lang w:eastAsia="en-US"/>
        </w:rPr>
        <w:t xml:space="preserve">Warmstart: Startkriterien und Schrittketten sind zu definieren </w:t>
      </w:r>
    </w:p>
    <w:p w14:paraId="2F6F5C23" w14:textId="77777777" w:rsidR="007E36CB" w:rsidRPr="00C71661" w:rsidRDefault="007E36CB" w:rsidP="007E36CB">
      <w:pPr>
        <w:pStyle w:val="dltext"/>
        <w:rPr>
          <w:rFonts w:eastAsiaTheme="minorHAnsi" w:cstheme="minorBidi"/>
          <w:i/>
          <w:iCs/>
          <w:color w:val="auto"/>
          <w:lang w:eastAsia="en-US"/>
        </w:rPr>
      </w:pPr>
      <w:r w:rsidRPr="00C71661">
        <w:rPr>
          <w:rFonts w:eastAsiaTheme="minorHAnsi" w:cstheme="minorBidi"/>
          <w:i/>
          <w:iCs/>
          <w:color w:val="auto"/>
          <w:lang w:eastAsia="en-US"/>
        </w:rPr>
        <w:t>Heißstart: Startkriterien und Schrittketten sind zu definieren</w:t>
      </w:r>
    </w:p>
    <w:p w14:paraId="5E2E817B" w14:textId="77777777" w:rsidR="007E36CB" w:rsidRPr="00C71661" w:rsidRDefault="007E36CB" w:rsidP="007E36CB">
      <w:pPr>
        <w:rPr>
          <w:i/>
          <w:iCs/>
        </w:rPr>
      </w:pPr>
    </w:p>
    <w:p w14:paraId="392A3290" w14:textId="77777777" w:rsidR="007E36CB" w:rsidRPr="00C71661" w:rsidRDefault="007E36CB" w:rsidP="007E36CB">
      <w:pPr>
        <w:rPr>
          <w:i/>
          <w:iCs/>
        </w:rPr>
      </w:pPr>
    </w:p>
    <w:p w14:paraId="22E280DA" w14:textId="77777777" w:rsidR="007E36CB" w:rsidRPr="00C71661" w:rsidRDefault="007E36CB" w:rsidP="007E36CB">
      <w:pPr>
        <w:pStyle w:val="berschrift3"/>
      </w:pPr>
      <w:bookmarkStart w:id="26" w:name="_Toc195195665"/>
      <w:bookmarkStart w:id="27" w:name="_Toc215491199"/>
      <w:r w:rsidRPr="00C71661">
        <w:t>Voraussetzungen für den automatischen Anfahrprozess</w:t>
      </w:r>
      <w:bookmarkEnd w:id="26"/>
      <w:bookmarkEnd w:id="27"/>
    </w:p>
    <w:p w14:paraId="6675EA0F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Beschreibung der Voraussetzungen für das automatische Anfahren (z.B. Betriebsbereitschaft anderer Systeme, Position von Armaturen, etc.) </w:t>
      </w:r>
    </w:p>
    <w:p w14:paraId="54A12A7F" w14:textId="77777777" w:rsidR="007E36CB" w:rsidRPr="00C71661" w:rsidRDefault="007E36CB" w:rsidP="007E36CB"/>
    <w:p w14:paraId="45E83D4D" w14:textId="77777777" w:rsidR="007E36CB" w:rsidRPr="00C71661" w:rsidRDefault="007E36CB" w:rsidP="007E36CB"/>
    <w:p w14:paraId="798493C7" w14:textId="77777777" w:rsidR="007E36CB" w:rsidRPr="00C71661" w:rsidRDefault="007E36CB" w:rsidP="007E36CB">
      <w:pPr>
        <w:pStyle w:val="berschrift2"/>
      </w:pPr>
      <w:bookmarkStart w:id="28" w:name="_Toc195195666"/>
      <w:bookmarkStart w:id="29" w:name="_Toc215491200"/>
      <w:r w:rsidRPr="00C71661">
        <w:t>Normalbetrieb</w:t>
      </w:r>
      <w:bookmarkEnd w:id="28"/>
      <w:bookmarkEnd w:id="29"/>
    </w:p>
    <w:p w14:paraId="6E262D34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>Beschreibung des Normalbetriebs inkl. Mindestlast, Volllast, Teillasten, Laständerungen</w:t>
      </w:r>
    </w:p>
    <w:p w14:paraId="49A12418" w14:textId="77777777" w:rsidR="007E36CB" w:rsidRPr="00C71661" w:rsidRDefault="007E36CB" w:rsidP="007E36CB">
      <w:pPr>
        <w:rPr>
          <w:i/>
          <w:iCs/>
        </w:rPr>
      </w:pPr>
    </w:p>
    <w:p w14:paraId="45F27E77" w14:textId="77777777" w:rsidR="007E36CB" w:rsidRPr="00C71661" w:rsidRDefault="007E36CB" w:rsidP="007E36CB">
      <w:pPr>
        <w:rPr>
          <w:i/>
          <w:iCs/>
        </w:rPr>
      </w:pPr>
    </w:p>
    <w:p w14:paraId="02EA7B98" w14:textId="77777777" w:rsidR="007E36CB" w:rsidRPr="00C71661" w:rsidRDefault="007E36CB" w:rsidP="007E36CB">
      <w:pPr>
        <w:spacing w:after="200"/>
        <w:jc w:val="left"/>
      </w:pPr>
      <w:r w:rsidRPr="00C71661">
        <w:br w:type="page"/>
      </w:r>
    </w:p>
    <w:p w14:paraId="789419F5" w14:textId="77777777" w:rsidR="007E36CB" w:rsidRPr="00C71661" w:rsidRDefault="007E36CB" w:rsidP="007E36CB">
      <w:pPr>
        <w:pStyle w:val="berschrift2"/>
      </w:pPr>
      <w:bookmarkStart w:id="30" w:name="_Toc195195667"/>
      <w:bookmarkStart w:id="31" w:name="_Toc215491201"/>
      <w:r w:rsidRPr="00C71661">
        <w:lastRenderedPageBreak/>
        <w:t>Abfahren des Systems</w:t>
      </w:r>
      <w:bookmarkEnd w:id="30"/>
      <w:bookmarkEnd w:id="31"/>
    </w:p>
    <w:p w14:paraId="64B4BE7F" w14:textId="77777777" w:rsidR="007E36CB" w:rsidRPr="00C71661" w:rsidRDefault="007E36CB" w:rsidP="007E36CB"/>
    <w:p w14:paraId="04FCEDAD" w14:textId="77777777" w:rsidR="007E36CB" w:rsidRPr="00C71661" w:rsidRDefault="007E36CB" w:rsidP="007E36CB">
      <w:pPr>
        <w:pStyle w:val="berschrift3"/>
      </w:pPr>
      <w:bookmarkStart w:id="32" w:name="_Toc195195668"/>
      <w:bookmarkStart w:id="33" w:name="_Toc215491202"/>
      <w:r w:rsidRPr="00C71661">
        <w:t>Voraussetzungen für den Abfahrprozess</w:t>
      </w:r>
      <w:bookmarkEnd w:id="32"/>
      <w:bookmarkEnd w:id="33"/>
    </w:p>
    <w:p w14:paraId="7636A9A9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Beschreibung der Voraussetzungen für das automatische Abfahren (z.B. Betriebsbereitschaft anderer Systeme, Position von Armaturen, etc.) </w:t>
      </w:r>
    </w:p>
    <w:p w14:paraId="2A17B1DB" w14:textId="77777777" w:rsidR="007E36CB" w:rsidRPr="00C71661" w:rsidRDefault="007E36CB" w:rsidP="007E36CB"/>
    <w:p w14:paraId="6A0EE2F7" w14:textId="77777777" w:rsidR="007E36CB" w:rsidRPr="00C71661" w:rsidRDefault="007E36CB" w:rsidP="007E36CB"/>
    <w:p w14:paraId="582617B6" w14:textId="77777777" w:rsidR="007E36CB" w:rsidRPr="00C71661" w:rsidRDefault="007E36CB" w:rsidP="007E36CB">
      <w:pPr>
        <w:pStyle w:val="berschrift3"/>
      </w:pPr>
      <w:bookmarkStart w:id="34" w:name="_Toc195195669"/>
      <w:bookmarkStart w:id="35" w:name="_Toc215491203"/>
      <w:r w:rsidRPr="00C71661">
        <w:t>Abfahrprozess</w:t>
      </w:r>
      <w:bookmarkEnd w:id="34"/>
      <w:bookmarkEnd w:id="35"/>
    </w:p>
    <w:p w14:paraId="4868963B" w14:textId="77777777" w:rsidR="007E36CB" w:rsidRPr="00C71661" w:rsidRDefault="007E36CB" w:rsidP="007E36CB">
      <w:pPr>
        <w:pStyle w:val="dltext"/>
        <w:rPr>
          <w:rFonts w:eastAsiaTheme="minorHAnsi" w:cstheme="minorBidi"/>
          <w:i/>
          <w:iCs/>
          <w:color w:val="auto"/>
          <w:lang w:eastAsia="en-US"/>
        </w:rPr>
      </w:pPr>
      <w:r w:rsidRPr="00C71661">
        <w:rPr>
          <w:rFonts w:eastAsiaTheme="minorHAnsi" w:cstheme="minorBidi"/>
          <w:i/>
          <w:iCs/>
          <w:color w:val="auto"/>
          <w:lang w:eastAsia="en-US"/>
        </w:rPr>
        <w:t xml:space="preserve">Normales Abfahren </w:t>
      </w:r>
    </w:p>
    <w:p w14:paraId="6F582B99" w14:textId="77777777" w:rsidR="007E36CB" w:rsidRPr="00C71661" w:rsidRDefault="007E36CB" w:rsidP="007E36CB">
      <w:pPr>
        <w:pStyle w:val="dltext"/>
        <w:rPr>
          <w:rFonts w:eastAsiaTheme="minorHAnsi" w:cstheme="minorBidi"/>
          <w:i/>
          <w:iCs/>
          <w:color w:val="auto"/>
          <w:lang w:eastAsia="en-US"/>
        </w:rPr>
      </w:pPr>
      <w:r w:rsidRPr="00C71661">
        <w:rPr>
          <w:rFonts w:eastAsiaTheme="minorHAnsi" w:cstheme="minorBidi"/>
          <w:i/>
          <w:iCs/>
          <w:color w:val="auto"/>
          <w:lang w:eastAsia="en-US"/>
        </w:rPr>
        <w:t xml:space="preserve">Notabschaltung </w:t>
      </w:r>
    </w:p>
    <w:p w14:paraId="248D8871" w14:textId="77777777" w:rsidR="007E36CB" w:rsidRPr="00C71661" w:rsidRDefault="007E36CB" w:rsidP="007E36CB">
      <w:pPr>
        <w:pStyle w:val="dltext"/>
        <w:rPr>
          <w:rFonts w:eastAsiaTheme="minorHAnsi" w:cstheme="minorBidi"/>
          <w:i/>
          <w:iCs/>
          <w:color w:val="auto"/>
          <w:lang w:eastAsia="en-US"/>
        </w:rPr>
      </w:pPr>
      <w:r w:rsidRPr="00C71661">
        <w:rPr>
          <w:rFonts w:eastAsiaTheme="minorHAnsi" w:cstheme="minorBidi"/>
          <w:i/>
          <w:iCs/>
          <w:color w:val="auto"/>
          <w:lang w:eastAsia="en-US"/>
        </w:rPr>
        <w:t>Schwarzfall (Maßnahmen nach einem Schwarzfall)</w:t>
      </w:r>
    </w:p>
    <w:p w14:paraId="64B81444" w14:textId="77777777" w:rsidR="007E36CB" w:rsidRPr="00C71661" w:rsidRDefault="007E36CB" w:rsidP="007E36CB"/>
    <w:p w14:paraId="04EE5DE8" w14:textId="77777777" w:rsidR="007E36CB" w:rsidRPr="00C71661" w:rsidRDefault="007E36CB" w:rsidP="007E36CB"/>
    <w:p w14:paraId="479541A8" w14:textId="77777777" w:rsidR="007E36CB" w:rsidRPr="00C71661" w:rsidRDefault="007E36CB" w:rsidP="007E36CB">
      <w:pPr>
        <w:pStyle w:val="berschrift2"/>
      </w:pPr>
      <w:bookmarkStart w:id="36" w:name="_Toc195195670"/>
      <w:bookmarkStart w:id="37" w:name="_Toc215491204"/>
      <w:proofErr w:type="spellStart"/>
      <w:r w:rsidRPr="00C71661">
        <w:t>Stillstandsmaßnahmen</w:t>
      </w:r>
      <w:bookmarkEnd w:id="36"/>
      <w:bookmarkEnd w:id="37"/>
      <w:proofErr w:type="spellEnd"/>
    </w:p>
    <w:p w14:paraId="4404A299" w14:textId="77777777" w:rsidR="007E36CB" w:rsidRPr="00C71661" w:rsidRDefault="007E36CB" w:rsidP="007E36CB"/>
    <w:p w14:paraId="00DE95E3" w14:textId="77777777" w:rsidR="007E36CB" w:rsidRPr="00C71661" w:rsidRDefault="007E36CB" w:rsidP="007E36CB">
      <w:pPr>
        <w:pStyle w:val="berschrift3"/>
      </w:pPr>
      <w:bookmarkStart w:id="38" w:name="_Toc195195671"/>
      <w:bookmarkStart w:id="39" w:name="_Toc215491205"/>
      <w:r w:rsidRPr="00C71661">
        <w:t>Entleeren des Systems</w:t>
      </w:r>
      <w:bookmarkEnd w:id="38"/>
      <w:bookmarkEnd w:id="39"/>
    </w:p>
    <w:p w14:paraId="7628D1D2" w14:textId="77777777" w:rsidR="007E36CB" w:rsidRPr="00C71661" w:rsidRDefault="007E36CB" w:rsidP="007E36CB">
      <w:r w:rsidRPr="00C71661">
        <w:rPr>
          <w:i/>
          <w:iCs/>
        </w:rPr>
        <w:t>Das Vorgehen beim Entleeren des Systems ist detailliert zu beschreiben.</w:t>
      </w:r>
    </w:p>
    <w:p w14:paraId="17065383" w14:textId="77777777" w:rsidR="007E36CB" w:rsidRPr="00C71661" w:rsidRDefault="007E36CB" w:rsidP="007E36CB"/>
    <w:p w14:paraId="68BE8F18" w14:textId="77777777" w:rsidR="007E36CB" w:rsidRPr="00C71661" w:rsidRDefault="007E36CB" w:rsidP="007E36CB"/>
    <w:p w14:paraId="718488FF" w14:textId="77777777" w:rsidR="007E36CB" w:rsidRPr="00C71661" w:rsidRDefault="007E36CB" w:rsidP="007E36CB">
      <w:pPr>
        <w:pStyle w:val="berschrift3"/>
      </w:pPr>
      <w:bookmarkStart w:id="40" w:name="_Toc195195672"/>
      <w:bookmarkStart w:id="41" w:name="_Toc215491206"/>
      <w:r w:rsidRPr="00C71661">
        <w:t>Stillstand und Frostschutz</w:t>
      </w:r>
      <w:bookmarkEnd w:id="40"/>
      <w:bookmarkEnd w:id="41"/>
    </w:p>
    <w:p w14:paraId="04889374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>Beschreibung des Vorgehens bei einem längerem Stilltand bzw. Frostschutzmaßnahmen.</w:t>
      </w:r>
    </w:p>
    <w:p w14:paraId="068D8383" w14:textId="77777777" w:rsidR="007E36CB" w:rsidRPr="00C71661" w:rsidRDefault="007E36CB" w:rsidP="007E36CB"/>
    <w:p w14:paraId="7DFAFF2B" w14:textId="77777777" w:rsidR="007E36CB" w:rsidRPr="00C71661" w:rsidRDefault="007E36CB" w:rsidP="007E36CB"/>
    <w:p w14:paraId="211C18DF" w14:textId="77777777" w:rsidR="007E36CB" w:rsidRPr="00C71661" w:rsidRDefault="007E36CB" w:rsidP="007E36CB">
      <w:pPr>
        <w:pStyle w:val="berschrift3"/>
      </w:pPr>
      <w:bookmarkStart w:id="42" w:name="_Toc195195673"/>
      <w:bookmarkStart w:id="43" w:name="_Toc215491207"/>
      <w:r w:rsidRPr="00C71661">
        <w:t>Wartung</w:t>
      </w:r>
      <w:bookmarkEnd w:id="42"/>
      <w:bookmarkEnd w:id="43"/>
      <w:r w:rsidRPr="00C71661">
        <w:t xml:space="preserve"> </w:t>
      </w:r>
    </w:p>
    <w:p w14:paraId="4DF2ED6A" w14:textId="77777777" w:rsidR="007E36CB" w:rsidRPr="00C71661" w:rsidRDefault="007E36CB" w:rsidP="007E36CB">
      <w:r w:rsidRPr="00C71661">
        <w:rPr>
          <w:i/>
          <w:iCs/>
        </w:rPr>
        <w:t xml:space="preserve">Beschreibung des Vorgehens bei Wartungsmaßnahmen. </w:t>
      </w:r>
    </w:p>
    <w:p w14:paraId="7B8AE381" w14:textId="77777777" w:rsidR="007E36CB" w:rsidRPr="00C71661" w:rsidRDefault="007E36CB" w:rsidP="007E36CB"/>
    <w:p w14:paraId="1A46D090" w14:textId="77777777" w:rsidR="007E36CB" w:rsidRPr="00C71661" w:rsidRDefault="007E36CB" w:rsidP="007E36CB"/>
    <w:p w14:paraId="29BBF22A" w14:textId="77777777" w:rsidR="007E36CB" w:rsidRPr="00C71661" w:rsidRDefault="007E36CB" w:rsidP="007E36CB"/>
    <w:p w14:paraId="2A460489" w14:textId="77777777" w:rsidR="007E36CB" w:rsidRPr="00C71661" w:rsidRDefault="007E36CB" w:rsidP="007E36CB">
      <w:pPr>
        <w:pStyle w:val="berschrift2"/>
      </w:pPr>
      <w:bookmarkStart w:id="44" w:name="_Toc195195674"/>
      <w:bookmarkStart w:id="45" w:name="_Toc215491208"/>
      <w:r w:rsidRPr="00C71661">
        <w:lastRenderedPageBreak/>
        <w:t>Betriebsfehlfunktionen</w:t>
      </w:r>
      <w:bookmarkEnd w:id="44"/>
      <w:bookmarkEnd w:id="45"/>
    </w:p>
    <w:p w14:paraId="5B28B5FD" w14:textId="77777777" w:rsidR="007E36CB" w:rsidRPr="00C71661" w:rsidRDefault="007E36CB" w:rsidP="007E36CB">
      <w:pPr>
        <w:spacing w:after="200"/>
        <w:jc w:val="left"/>
      </w:pPr>
      <w:r w:rsidRPr="00C71661">
        <w:rPr>
          <w:i/>
          <w:iCs/>
        </w:rPr>
        <w:t xml:space="preserve">Gestörter Betrieb (typische Störungen und Beispiele für die Analyse dieser Störungen, </w:t>
      </w:r>
      <w:proofErr w:type="spellStart"/>
      <w:r w:rsidRPr="00C71661">
        <w:rPr>
          <w:i/>
          <w:iCs/>
        </w:rPr>
        <w:t>Kannlastfälle</w:t>
      </w:r>
      <w:proofErr w:type="spellEnd"/>
      <w:r w:rsidRPr="00C71661">
        <w:rPr>
          <w:i/>
          <w:iCs/>
        </w:rPr>
        <w:t>, Notfallabschaltung, erste sowie weitergehende Maßnahmen zur Störungsbehebung)</w:t>
      </w:r>
      <w:r w:rsidRPr="00C71661">
        <w:br w:type="page"/>
      </w:r>
    </w:p>
    <w:p w14:paraId="43DA89EB" w14:textId="77777777" w:rsidR="007E36CB" w:rsidRPr="00C71661" w:rsidRDefault="007E36CB" w:rsidP="007E36CB">
      <w:pPr>
        <w:pStyle w:val="berschrift1"/>
      </w:pPr>
      <w:bookmarkStart w:id="46" w:name="_Toc195195675"/>
      <w:bookmarkStart w:id="47" w:name="_Toc215491209"/>
      <w:r w:rsidRPr="00C71661">
        <w:lastRenderedPageBreak/>
        <w:t>Leittechnische Struktur</w:t>
      </w:r>
      <w:bookmarkEnd w:id="46"/>
      <w:bookmarkEnd w:id="47"/>
    </w:p>
    <w:p w14:paraId="31E9E280" w14:textId="77777777" w:rsidR="007E36CB" w:rsidRPr="00C71661" w:rsidRDefault="007E36CB" w:rsidP="007E36CB">
      <w:r w:rsidRPr="00C71661">
        <w:t xml:space="preserve">In diesem Kapitel werden die leittechnischen Funktionen beschrieben. </w:t>
      </w:r>
    </w:p>
    <w:p w14:paraId="74A31214" w14:textId="77777777" w:rsidR="007E36CB" w:rsidRPr="00C71661" w:rsidRDefault="007E36CB" w:rsidP="007E36CB"/>
    <w:p w14:paraId="2EF97158" w14:textId="77777777" w:rsidR="007E36CB" w:rsidRPr="00C71661" w:rsidRDefault="007E36CB" w:rsidP="007E36CB">
      <w:pPr>
        <w:pStyle w:val="berschrift2"/>
      </w:pPr>
      <w:bookmarkStart w:id="48" w:name="_Toc195195676"/>
      <w:bookmarkStart w:id="49" w:name="_Toc215491210"/>
      <w:r w:rsidRPr="00C71661">
        <w:t>Funktionsgruppe, Schrittkette</w:t>
      </w:r>
      <w:bookmarkEnd w:id="48"/>
      <w:bookmarkEnd w:id="49"/>
    </w:p>
    <w:p w14:paraId="327DFBFC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Beschreibung der Schrittketten in tabellarischer Form. (z.B. Anfahrschrittkette, Abfahrschrittkette) </w:t>
      </w: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9"/>
        <w:gridCol w:w="5835"/>
      </w:tblGrid>
      <w:tr w:rsidR="007E36CB" w:rsidRPr="00C71661" w14:paraId="385A3D0E" w14:textId="77777777" w:rsidTr="005A3D20">
        <w:tc>
          <w:tcPr>
            <w:tcW w:w="3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8C32C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KKS Schrittkette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338B" w14:textId="77777777" w:rsidR="007E36CB" w:rsidRPr="00C71661" w:rsidRDefault="007E36CB" w:rsidP="005A3D20">
            <w:pPr>
              <w:rPr>
                <w:rFonts w:ascii="Calibri" w:hAnsi="Calibri" w:cs="Calibri"/>
              </w:rPr>
            </w:pPr>
            <w:r w:rsidRPr="00C71661">
              <w:rPr>
                <w:b/>
                <w:bCs/>
              </w:rPr>
              <w:t xml:space="preserve">Benennung Schrittkette </w:t>
            </w:r>
          </w:p>
        </w:tc>
      </w:tr>
      <w:tr w:rsidR="007E36CB" w:rsidRPr="00C71661" w14:paraId="3B31BB2A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50897" w14:textId="77777777" w:rsidR="007E36CB" w:rsidRPr="00C71661" w:rsidRDefault="007E36CB" w:rsidP="005A3D20">
            <w:r w:rsidRPr="00C71661">
              <w:t>Freigabe EIN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78624" w14:textId="77777777" w:rsidR="007E36CB" w:rsidRPr="00C71661" w:rsidRDefault="007E36CB" w:rsidP="005A3D20">
            <w:pPr>
              <w:rPr>
                <w:i/>
                <w:iCs/>
              </w:rPr>
            </w:pPr>
            <w:r w:rsidRPr="00C71661">
              <w:rPr>
                <w:i/>
                <w:iCs/>
              </w:rPr>
              <w:t>Bedingungen KKS-scharf</w:t>
            </w:r>
          </w:p>
        </w:tc>
      </w:tr>
      <w:tr w:rsidR="007E36CB" w:rsidRPr="00C71661" w14:paraId="3AFF6DA1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61AE9" w14:textId="77777777" w:rsidR="007E36CB" w:rsidRPr="00C71661" w:rsidRDefault="007E36CB" w:rsidP="005A3D20">
            <w:r w:rsidRPr="00C71661">
              <w:t>Freigabe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368FB" w14:textId="77777777" w:rsidR="007E36CB" w:rsidRPr="00C71661" w:rsidRDefault="007E36CB" w:rsidP="005A3D20">
            <w:r w:rsidRPr="00C71661">
              <w:rPr>
                <w:i/>
                <w:iCs/>
              </w:rPr>
              <w:t>Bedingungen KKS-scharf</w:t>
            </w:r>
          </w:p>
        </w:tc>
      </w:tr>
      <w:tr w:rsidR="007E36CB" w:rsidRPr="00C71661" w14:paraId="12096EBB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D8A7C" w14:textId="77777777" w:rsidR="007E36CB" w:rsidRPr="00C71661" w:rsidRDefault="007E36CB" w:rsidP="005A3D20">
            <w:r w:rsidRPr="00C71661">
              <w:t>Automatik EIN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9E73" w14:textId="77777777" w:rsidR="007E36CB" w:rsidRPr="00C71661" w:rsidRDefault="007E36CB" w:rsidP="005A3D20">
            <w:r w:rsidRPr="00C71661">
              <w:rPr>
                <w:i/>
                <w:iCs/>
              </w:rPr>
              <w:t>Bedingungen KKS-scharf</w:t>
            </w:r>
          </w:p>
        </w:tc>
      </w:tr>
      <w:tr w:rsidR="007E36CB" w:rsidRPr="00C71661" w14:paraId="2CE432D0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C451" w14:textId="77777777" w:rsidR="007E36CB" w:rsidRPr="00C71661" w:rsidRDefault="007E36CB" w:rsidP="005A3D20">
            <w:r w:rsidRPr="00C71661">
              <w:t>Automatik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1CBC" w14:textId="77777777" w:rsidR="007E36CB" w:rsidRPr="00C71661" w:rsidRDefault="007E36CB" w:rsidP="005A3D20">
            <w:r w:rsidRPr="00C71661">
              <w:rPr>
                <w:i/>
                <w:iCs/>
              </w:rPr>
              <w:t>Bedingungen KKS-scharf</w:t>
            </w:r>
          </w:p>
        </w:tc>
      </w:tr>
      <w:tr w:rsidR="007E36CB" w:rsidRPr="00C71661" w14:paraId="1255601D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1939" w14:textId="77777777" w:rsidR="007E36CB" w:rsidRPr="00C71661" w:rsidRDefault="007E36CB" w:rsidP="005A3D20">
            <w:r w:rsidRPr="00C71661">
              <w:t>Hand EIN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7A60" w14:textId="77777777" w:rsidR="007E36CB" w:rsidRPr="00C71661" w:rsidRDefault="007E36CB" w:rsidP="005A3D20">
            <w:r w:rsidRPr="00C71661">
              <w:rPr>
                <w:i/>
                <w:iCs/>
              </w:rPr>
              <w:t>Bedingungen KKS-scharf</w:t>
            </w:r>
          </w:p>
        </w:tc>
      </w:tr>
      <w:tr w:rsidR="007E36CB" w:rsidRPr="00C71661" w14:paraId="3AC21F21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4E497" w14:textId="77777777" w:rsidR="007E36CB" w:rsidRPr="00C71661" w:rsidRDefault="007E36CB" w:rsidP="005A3D20">
            <w:r w:rsidRPr="00C71661">
              <w:t>Hand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6D92" w14:textId="77777777" w:rsidR="007E36CB" w:rsidRPr="00C71661" w:rsidRDefault="007E36CB" w:rsidP="005A3D20">
            <w:r w:rsidRPr="00C71661">
              <w:rPr>
                <w:i/>
                <w:iCs/>
              </w:rPr>
              <w:t>Bedingungen KKS-scharf</w:t>
            </w:r>
          </w:p>
        </w:tc>
      </w:tr>
      <w:tr w:rsidR="007E36CB" w:rsidRPr="00C71661" w14:paraId="6A17183F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10B75" w14:textId="77777777" w:rsidR="007E36CB" w:rsidRPr="00C71661" w:rsidRDefault="007E36CB" w:rsidP="005A3D20">
            <w:r w:rsidRPr="00C71661">
              <w:t>Schutz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15282" w14:textId="77777777" w:rsidR="007E36CB" w:rsidRPr="00C71661" w:rsidRDefault="007E36CB" w:rsidP="005A3D20">
            <w:r w:rsidRPr="00C71661">
              <w:rPr>
                <w:i/>
                <w:iCs/>
              </w:rPr>
              <w:t>Bedingungen KKS-scharf</w:t>
            </w:r>
          </w:p>
        </w:tc>
      </w:tr>
    </w:tbl>
    <w:p w14:paraId="130A0C9F" w14:textId="77777777" w:rsidR="007E36CB" w:rsidRPr="00C71661" w:rsidRDefault="007E36CB" w:rsidP="007E36CB"/>
    <w:p w14:paraId="0392DA2D" w14:textId="77777777" w:rsidR="007E36CB" w:rsidRPr="00C71661" w:rsidRDefault="007E36CB" w:rsidP="007E36CB">
      <w:r w:rsidRPr="00C71661">
        <w:t>EIN- Programm: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73"/>
        <w:gridCol w:w="4241"/>
        <w:gridCol w:w="1257"/>
        <w:gridCol w:w="1289"/>
      </w:tblGrid>
      <w:tr w:rsidR="007E36CB" w:rsidRPr="00C71661" w14:paraId="435980CC" w14:textId="77777777" w:rsidTr="005A3D20">
        <w:tc>
          <w:tcPr>
            <w:tcW w:w="2303" w:type="dxa"/>
          </w:tcPr>
          <w:p w14:paraId="33C89C7B" w14:textId="77777777" w:rsidR="007E36CB" w:rsidRPr="00C71661" w:rsidRDefault="007E36CB" w:rsidP="005A3D20">
            <w:pPr>
              <w:jc w:val="center"/>
              <w:rPr>
                <w:b/>
                <w:bCs/>
              </w:rPr>
            </w:pPr>
            <w:r w:rsidRPr="00C71661">
              <w:rPr>
                <w:b/>
                <w:bCs/>
              </w:rPr>
              <w:t>Schritte / WSB</w:t>
            </w:r>
          </w:p>
        </w:tc>
        <w:tc>
          <w:tcPr>
            <w:tcW w:w="4326" w:type="dxa"/>
          </w:tcPr>
          <w:p w14:paraId="3227F400" w14:textId="77777777" w:rsidR="007E36CB" w:rsidRPr="00C71661" w:rsidRDefault="007E36CB" w:rsidP="005A3D20">
            <w:pPr>
              <w:jc w:val="center"/>
              <w:rPr>
                <w:b/>
                <w:bCs/>
              </w:rPr>
            </w:pPr>
            <w:r w:rsidRPr="00C71661">
              <w:rPr>
                <w:b/>
                <w:bCs/>
              </w:rPr>
              <w:t>Aktionen</w:t>
            </w:r>
          </w:p>
        </w:tc>
        <w:tc>
          <w:tcPr>
            <w:tcW w:w="1276" w:type="dxa"/>
          </w:tcPr>
          <w:p w14:paraId="41C86B42" w14:textId="77777777" w:rsidR="007E36CB" w:rsidRPr="00C71661" w:rsidRDefault="007E36CB" w:rsidP="005A3D20">
            <w:pPr>
              <w:jc w:val="center"/>
              <w:rPr>
                <w:b/>
                <w:bCs/>
              </w:rPr>
            </w:pPr>
            <w:r w:rsidRPr="00C71661">
              <w:rPr>
                <w:b/>
                <w:bCs/>
              </w:rPr>
              <w:t>ÜZ</w:t>
            </w:r>
          </w:p>
        </w:tc>
        <w:tc>
          <w:tcPr>
            <w:tcW w:w="1307" w:type="dxa"/>
          </w:tcPr>
          <w:p w14:paraId="40C792DA" w14:textId="77777777" w:rsidR="007E36CB" w:rsidRPr="00C71661" w:rsidRDefault="007E36CB" w:rsidP="005A3D20">
            <w:pPr>
              <w:jc w:val="center"/>
              <w:rPr>
                <w:b/>
                <w:bCs/>
              </w:rPr>
            </w:pPr>
            <w:r w:rsidRPr="00C71661">
              <w:rPr>
                <w:b/>
                <w:bCs/>
              </w:rPr>
              <w:t>WZ</w:t>
            </w:r>
          </w:p>
        </w:tc>
      </w:tr>
      <w:tr w:rsidR="007E36CB" w:rsidRPr="00C71661" w14:paraId="41885430" w14:textId="77777777" w:rsidTr="005A3D20">
        <w:tc>
          <w:tcPr>
            <w:tcW w:w="2303" w:type="dxa"/>
          </w:tcPr>
          <w:p w14:paraId="5BAEF683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Schritt 01:</w:t>
            </w:r>
          </w:p>
        </w:tc>
        <w:tc>
          <w:tcPr>
            <w:tcW w:w="4326" w:type="dxa"/>
          </w:tcPr>
          <w:p w14:paraId="6233E8B6" w14:textId="77777777" w:rsidR="007E36CB" w:rsidRPr="00C71661" w:rsidRDefault="007E36CB" w:rsidP="005A3D20">
            <w:pPr>
              <w:rPr>
                <w:i/>
                <w:iCs/>
              </w:rPr>
            </w:pPr>
            <w:r w:rsidRPr="00C71661">
              <w:rPr>
                <w:i/>
                <w:iCs/>
              </w:rPr>
              <w:t>Befehle KKS scharf</w:t>
            </w:r>
          </w:p>
        </w:tc>
        <w:tc>
          <w:tcPr>
            <w:tcW w:w="1276" w:type="dxa"/>
          </w:tcPr>
          <w:p w14:paraId="7C73883F" w14:textId="77777777" w:rsidR="007E36CB" w:rsidRPr="00C71661" w:rsidRDefault="007E36CB" w:rsidP="005A3D20"/>
        </w:tc>
        <w:tc>
          <w:tcPr>
            <w:tcW w:w="1307" w:type="dxa"/>
          </w:tcPr>
          <w:p w14:paraId="773EDBEF" w14:textId="77777777" w:rsidR="007E36CB" w:rsidRPr="00C71661" w:rsidRDefault="007E36CB" w:rsidP="005A3D20"/>
        </w:tc>
      </w:tr>
      <w:tr w:rsidR="007E36CB" w:rsidRPr="00C71661" w14:paraId="12678BA4" w14:textId="77777777" w:rsidTr="005A3D20">
        <w:tc>
          <w:tcPr>
            <w:tcW w:w="2303" w:type="dxa"/>
          </w:tcPr>
          <w:p w14:paraId="261292BA" w14:textId="77777777" w:rsidR="007E36CB" w:rsidRPr="00C71661" w:rsidRDefault="007E36CB" w:rsidP="005A3D20">
            <w:pPr>
              <w:jc w:val="right"/>
              <w:rPr>
                <w:b/>
                <w:bCs/>
              </w:rPr>
            </w:pPr>
            <w:r w:rsidRPr="00C71661">
              <w:rPr>
                <w:b/>
                <w:bCs/>
              </w:rPr>
              <w:t>WSB:</w:t>
            </w:r>
          </w:p>
        </w:tc>
        <w:tc>
          <w:tcPr>
            <w:tcW w:w="4326" w:type="dxa"/>
          </w:tcPr>
          <w:p w14:paraId="3193A284" w14:textId="77777777" w:rsidR="007E36CB" w:rsidRPr="00C71661" w:rsidRDefault="007E36CB" w:rsidP="005A3D20"/>
        </w:tc>
        <w:tc>
          <w:tcPr>
            <w:tcW w:w="1276" w:type="dxa"/>
          </w:tcPr>
          <w:p w14:paraId="07CE7D98" w14:textId="77777777" w:rsidR="007E36CB" w:rsidRPr="00C71661" w:rsidRDefault="007E36CB" w:rsidP="005A3D20"/>
        </w:tc>
        <w:tc>
          <w:tcPr>
            <w:tcW w:w="1307" w:type="dxa"/>
          </w:tcPr>
          <w:p w14:paraId="17B4E951" w14:textId="77777777" w:rsidR="007E36CB" w:rsidRPr="00C71661" w:rsidRDefault="007E36CB" w:rsidP="005A3D20"/>
        </w:tc>
      </w:tr>
      <w:tr w:rsidR="007E36CB" w:rsidRPr="00C71661" w14:paraId="280C3037" w14:textId="77777777" w:rsidTr="005A3D20">
        <w:tc>
          <w:tcPr>
            <w:tcW w:w="2303" w:type="dxa"/>
          </w:tcPr>
          <w:p w14:paraId="2964C36F" w14:textId="77777777" w:rsidR="007E36CB" w:rsidRPr="00C71661" w:rsidRDefault="007E36CB" w:rsidP="005A3D20">
            <w:pPr>
              <w:jc w:val="right"/>
              <w:rPr>
                <w:b/>
                <w:bCs/>
              </w:rPr>
            </w:pPr>
            <w:r w:rsidRPr="00C71661">
              <w:rPr>
                <w:b/>
                <w:bCs/>
              </w:rPr>
              <w:t>ÜL:</w:t>
            </w:r>
          </w:p>
        </w:tc>
        <w:tc>
          <w:tcPr>
            <w:tcW w:w="4326" w:type="dxa"/>
          </w:tcPr>
          <w:p w14:paraId="19AA3D49" w14:textId="77777777" w:rsidR="007E36CB" w:rsidRPr="00C71661" w:rsidRDefault="007E36CB" w:rsidP="005A3D20"/>
        </w:tc>
        <w:tc>
          <w:tcPr>
            <w:tcW w:w="1276" w:type="dxa"/>
          </w:tcPr>
          <w:p w14:paraId="32FDE9B2" w14:textId="77777777" w:rsidR="007E36CB" w:rsidRPr="00C71661" w:rsidRDefault="007E36CB" w:rsidP="005A3D20"/>
        </w:tc>
        <w:tc>
          <w:tcPr>
            <w:tcW w:w="1307" w:type="dxa"/>
          </w:tcPr>
          <w:p w14:paraId="51FB12C7" w14:textId="77777777" w:rsidR="007E36CB" w:rsidRPr="00C71661" w:rsidRDefault="007E36CB" w:rsidP="005A3D20"/>
        </w:tc>
      </w:tr>
      <w:tr w:rsidR="007E36CB" w:rsidRPr="00C71661" w14:paraId="5A8538A7" w14:textId="77777777" w:rsidTr="005A3D20">
        <w:tc>
          <w:tcPr>
            <w:tcW w:w="2303" w:type="dxa"/>
          </w:tcPr>
          <w:p w14:paraId="76A2723D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Schritt 02:</w:t>
            </w:r>
          </w:p>
        </w:tc>
        <w:tc>
          <w:tcPr>
            <w:tcW w:w="4326" w:type="dxa"/>
          </w:tcPr>
          <w:p w14:paraId="51057A35" w14:textId="77777777" w:rsidR="007E36CB" w:rsidRPr="00C71661" w:rsidRDefault="007E36CB" w:rsidP="005A3D20">
            <w:pPr>
              <w:rPr>
                <w:i/>
                <w:iCs/>
              </w:rPr>
            </w:pPr>
            <w:r w:rsidRPr="00C71661">
              <w:rPr>
                <w:i/>
                <w:iCs/>
              </w:rPr>
              <w:t>Befehle KKS scharf</w:t>
            </w:r>
          </w:p>
        </w:tc>
        <w:tc>
          <w:tcPr>
            <w:tcW w:w="1276" w:type="dxa"/>
          </w:tcPr>
          <w:p w14:paraId="5A2E1A65" w14:textId="77777777" w:rsidR="007E36CB" w:rsidRPr="00C71661" w:rsidRDefault="007E36CB" w:rsidP="005A3D20"/>
        </w:tc>
        <w:tc>
          <w:tcPr>
            <w:tcW w:w="1307" w:type="dxa"/>
          </w:tcPr>
          <w:p w14:paraId="35B7780C" w14:textId="77777777" w:rsidR="007E36CB" w:rsidRPr="00C71661" w:rsidRDefault="007E36CB" w:rsidP="005A3D20"/>
        </w:tc>
      </w:tr>
      <w:tr w:rsidR="007E36CB" w:rsidRPr="00C71661" w14:paraId="507EA724" w14:textId="77777777" w:rsidTr="005A3D20">
        <w:tc>
          <w:tcPr>
            <w:tcW w:w="2303" w:type="dxa"/>
          </w:tcPr>
          <w:p w14:paraId="43DB45C5" w14:textId="77777777" w:rsidR="007E36CB" w:rsidRPr="00C71661" w:rsidRDefault="007E36CB" w:rsidP="005A3D20">
            <w:pPr>
              <w:jc w:val="right"/>
              <w:rPr>
                <w:b/>
                <w:bCs/>
              </w:rPr>
            </w:pPr>
            <w:r w:rsidRPr="00C71661">
              <w:rPr>
                <w:b/>
                <w:bCs/>
              </w:rPr>
              <w:t>WSB:</w:t>
            </w:r>
          </w:p>
        </w:tc>
        <w:tc>
          <w:tcPr>
            <w:tcW w:w="4326" w:type="dxa"/>
          </w:tcPr>
          <w:p w14:paraId="4E106E02" w14:textId="77777777" w:rsidR="007E36CB" w:rsidRPr="00C71661" w:rsidRDefault="007E36CB" w:rsidP="005A3D20"/>
        </w:tc>
        <w:tc>
          <w:tcPr>
            <w:tcW w:w="1276" w:type="dxa"/>
          </w:tcPr>
          <w:p w14:paraId="67591B97" w14:textId="77777777" w:rsidR="007E36CB" w:rsidRPr="00C71661" w:rsidRDefault="007E36CB" w:rsidP="005A3D20"/>
        </w:tc>
        <w:tc>
          <w:tcPr>
            <w:tcW w:w="1307" w:type="dxa"/>
          </w:tcPr>
          <w:p w14:paraId="60845A07" w14:textId="77777777" w:rsidR="007E36CB" w:rsidRPr="00C71661" w:rsidRDefault="007E36CB" w:rsidP="005A3D20"/>
        </w:tc>
      </w:tr>
      <w:tr w:rsidR="007E36CB" w:rsidRPr="00C71661" w14:paraId="05C75C2D" w14:textId="77777777" w:rsidTr="005A3D20">
        <w:tc>
          <w:tcPr>
            <w:tcW w:w="2303" w:type="dxa"/>
          </w:tcPr>
          <w:p w14:paraId="25DEFFCC" w14:textId="77777777" w:rsidR="007E36CB" w:rsidRPr="00C71661" w:rsidRDefault="007E36CB" w:rsidP="005A3D20">
            <w:pPr>
              <w:jc w:val="right"/>
              <w:rPr>
                <w:b/>
                <w:bCs/>
              </w:rPr>
            </w:pPr>
            <w:r w:rsidRPr="00C71661">
              <w:rPr>
                <w:b/>
                <w:bCs/>
              </w:rPr>
              <w:t>ÜL:</w:t>
            </w:r>
          </w:p>
        </w:tc>
        <w:tc>
          <w:tcPr>
            <w:tcW w:w="4326" w:type="dxa"/>
          </w:tcPr>
          <w:p w14:paraId="77080847" w14:textId="77777777" w:rsidR="007E36CB" w:rsidRPr="00C71661" w:rsidRDefault="007E36CB" w:rsidP="005A3D20"/>
        </w:tc>
        <w:tc>
          <w:tcPr>
            <w:tcW w:w="1276" w:type="dxa"/>
          </w:tcPr>
          <w:p w14:paraId="0A327D76" w14:textId="77777777" w:rsidR="007E36CB" w:rsidRPr="00C71661" w:rsidRDefault="007E36CB" w:rsidP="005A3D20"/>
        </w:tc>
        <w:tc>
          <w:tcPr>
            <w:tcW w:w="1307" w:type="dxa"/>
          </w:tcPr>
          <w:p w14:paraId="4E03E079" w14:textId="77777777" w:rsidR="007E36CB" w:rsidRPr="00C71661" w:rsidRDefault="007E36CB" w:rsidP="005A3D20"/>
        </w:tc>
      </w:tr>
      <w:tr w:rsidR="007E36CB" w:rsidRPr="00C71661" w14:paraId="38FD0F66" w14:textId="77777777" w:rsidTr="005A3D20">
        <w:tc>
          <w:tcPr>
            <w:tcW w:w="2303" w:type="dxa"/>
          </w:tcPr>
          <w:p w14:paraId="4C27D222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…</w:t>
            </w:r>
          </w:p>
        </w:tc>
        <w:tc>
          <w:tcPr>
            <w:tcW w:w="4326" w:type="dxa"/>
          </w:tcPr>
          <w:p w14:paraId="2EB54D80" w14:textId="77777777" w:rsidR="007E36CB" w:rsidRPr="00C71661" w:rsidRDefault="007E36CB" w:rsidP="005A3D20"/>
        </w:tc>
        <w:tc>
          <w:tcPr>
            <w:tcW w:w="1276" w:type="dxa"/>
          </w:tcPr>
          <w:p w14:paraId="7C6AF798" w14:textId="77777777" w:rsidR="007E36CB" w:rsidRPr="00C71661" w:rsidRDefault="007E36CB" w:rsidP="005A3D20"/>
        </w:tc>
        <w:tc>
          <w:tcPr>
            <w:tcW w:w="1307" w:type="dxa"/>
          </w:tcPr>
          <w:p w14:paraId="2EA98917" w14:textId="77777777" w:rsidR="007E36CB" w:rsidRPr="00C71661" w:rsidRDefault="007E36CB" w:rsidP="005A3D20"/>
        </w:tc>
      </w:tr>
      <w:tr w:rsidR="007E36CB" w:rsidRPr="00C71661" w14:paraId="10AB528B" w14:textId="77777777" w:rsidTr="005A3D20">
        <w:tc>
          <w:tcPr>
            <w:tcW w:w="2303" w:type="dxa"/>
          </w:tcPr>
          <w:p w14:paraId="5F447FF0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ENDE</w:t>
            </w:r>
          </w:p>
        </w:tc>
        <w:tc>
          <w:tcPr>
            <w:tcW w:w="4326" w:type="dxa"/>
          </w:tcPr>
          <w:p w14:paraId="61ED09C1" w14:textId="77777777" w:rsidR="007E36CB" w:rsidRPr="00C71661" w:rsidRDefault="007E36CB" w:rsidP="005A3D20"/>
        </w:tc>
        <w:tc>
          <w:tcPr>
            <w:tcW w:w="1276" w:type="dxa"/>
          </w:tcPr>
          <w:p w14:paraId="5D9C1CB5" w14:textId="77777777" w:rsidR="007E36CB" w:rsidRPr="00C71661" w:rsidRDefault="007E36CB" w:rsidP="005A3D20"/>
        </w:tc>
        <w:tc>
          <w:tcPr>
            <w:tcW w:w="1307" w:type="dxa"/>
          </w:tcPr>
          <w:p w14:paraId="490645A9" w14:textId="77777777" w:rsidR="007E36CB" w:rsidRPr="00C71661" w:rsidRDefault="007E36CB" w:rsidP="005A3D20"/>
        </w:tc>
      </w:tr>
    </w:tbl>
    <w:p w14:paraId="178A526D" w14:textId="77777777" w:rsidR="007E36CB" w:rsidRPr="00C71661" w:rsidRDefault="007E36CB" w:rsidP="007E36CB"/>
    <w:p w14:paraId="3088CE5B" w14:textId="77777777" w:rsidR="007E36CB" w:rsidRPr="00C71661" w:rsidRDefault="007E36CB" w:rsidP="007E36CB">
      <w:r w:rsidRPr="00C71661">
        <w:t>AUS- Programm: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73"/>
        <w:gridCol w:w="4241"/>
        <w:gridCol w:w="1257"/>
        <w:gridCol w:w="1289"/>
      </w:tblGrid>
      <w:tr w:rsidR="007E36CB" w:rsidRPr="00C71661" w14:paraId="3FC8DA7D" w14:textId="77777777" w:rsidTr="005A3D20">
        <w:tc>
          <w:tcPr>
            <w:tcW w:w="2303" w:type="dxa"/>
          </w:tcPr>
          <w:p w14:paraId="0B6139BA" w14:textId="77777777" w:rsidR="007E36CB" w:rsidRPr="00C71661" w:rsidRDefault="007E36CB" w:rsidP="005A3D20">
            <w:pPr>
              <w:jc w:val="center"/>
              <w:rPr>
                <w:b/>
                <w:bCs/>
              </w:rPr>
            </w:pPr>
            <w:r w:rsidRPr="00C71661">
              <w:rPr>
                <w:b/>
                <w:bCs/>
              </w:rPr>
              <w:t>Schritte / WSB</w:t>
            </w:r>
          </w:p>
        </w:tc>
        <w:tc>
          <w:tcPr>
            <w:tcW w:w="4326" w:type="dxa"/>
          </w:tcPr>
          <w:p w14:paraId="2BF03EAE" w14:textId="77777777" w:rsidR="007E36CB" w:rsidRPr="00C71661" w:rsidRDefault="007E36CB" w:rsidP="005A3D20">
            <w:pPr>
              <w:jc w:val="center"/>
              <w:rPr>
                <w:b/>
                <w:bCs/>
              </w:rPr>
            </w:pPr>
            <w:r w:rsidRPr="00C71661">
              <w:rPr>
                <w:b/>
                <w:bCs/>
              </w:rPr>
              <w:t>Aktionen</w:t>
            </w:r>
          </w:p>
        </w:tc>
        <w:tc>
          <w:tcPr>
            <w:tcW w:w="1276" w:type="dxa"/>
          </w:tcPr>
          <w:p w14:paraId="3AA17633" w14:textId="77777777" w:rsidR="007E36CB" w:rsidRPr="00C71661" w:rsidRDefault="007E36CB" w:rsidP="005A3D20">
            <w:pPr>
              <w:jc w:val="center"/>
              <w:rPr>
                <w:b/>
                <w:bCs/>
              </w:rPr>
            </w:pPr>
            <w:r w:rsidRPr="00C71661">
              <w:rPr>
                <w:b/>
                <w:bCs/>
              </w:rPr>
              <w:t>ÜZ</w:t>
            </w:r>
          </w:p>
        </w:tc>
        <w:tc>
          <w:tcPr>
            <w:tcW w:w="1307" w:type="dxa"/>
          </w:tcPr>
          <w:p w14:paraId="5F4045F6" w14:textId="77777777" w:rsidR="007E36CB" w:rsidRPr="00C71661" w:rsidRDefault="007E36CB" w:rsidP="005A3D20">
            <w:pPr>
              <w:jc w:val="center"/>
              <w:rPr>
                <w:b/>
                <w:bCs/>
              </w:rPr>
            </w:pPr>
            <w:r w:rsidRPr="00C71661">
              <w:rPr>
                <w:b/>
                <w:bCs/>
              </w:rPr>
              <w:t>WZ</w:t>
            </w:r>
          </w:p>
        </w:tc>
      </w:tr>
      <w:tr w:rsidR="007E36CB" w:rsidRPr="00C71661" w14:paraId="67C1FF3E" w14:textId="77777777" w:rsidTr="005A3D20">
        <w:tc>
          <w:tcPr>
            <w:tcW w:w="2303" w:type="dxa"/>
          </w:tcPr>
          <w:p w14:paraId="1772CB5F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Schritt 51:</w:t>
            </w:r>
          </w:p>
        </w:tc>
        <w:tc>
          <w:tcPr>
            <w:tcW w:w="4326" w:type="dxa"/>
          </w:tcPr>
          <w:p w14:paraId="29F0CCD0" w14:textId="77777777" w:rsidR="007E36CB" w:rsidRPr="00C71661" w:rsidRDefault="007E36CB" w:rsidP="005A3D20">
            <w:pPr>
              <w:rPr>
                <w:i/>
                <w:iCs/>
              </w:rPr>
            </w:pPr>
            <w:r w:rsidRPr="00C71661">
              <w:rPr>
                <w:i/>
                <w:iCs/>
              </w:rPr>
              <w:t>Befehle KKS scharf</w:t>
            </w:r>
          </w:p>
        </w:tc>
        <w:tc>
          <w:tcPr>
            <w:tcW w:w="1276" w:type="dxa"/>
          </w:tcPr>
          <w:p w14:paraId="15EDFE1D" w14:textId="77777777" w:rsidR="007E36CB" w:rsidRPr="00C71661" w:rsidRDefault="007E36CB" w:rsidP="005A3D20"/>
        </w:tc>
        <w:tc>
          <w:tcPr>
            <w:tcW w:w="1307" w:type="dxa"/>
          </w:tcPr>
          <w:p w14:paraId="663A5B00" w14:textId="77777777" w:rsidR="007E36CB" w:rsidRPr="00C71661" w:rsidRDefault="007E36CB" w:rsidP="005A3D20"/>
        </w:tc>
      </w:tr>
      <w:tr w:rsidR="007E36CB" w:rsidRPr="00C71661" w14:paraId="3B708D13" w14:textId="77777777" w:rsidTr="005A3D20">
        <w:tc>
          <w:tcPr>
            <w:tcW w:w="2303" w:type="dxa"/>
          </w:tcPr>
          <w:p w14:paraId="1869CB1D" w14:textId="77777777" w:rsidR="007E36CB" w:rsidRPr="00C71661" w:rsidRDefault="007E36CB" w:rsidP="005A3D20">
            <w:pPr>
              <w:jc w:val="right"/>
              <w:rPr>
                <w:b/>
                <w:bCs/>
              </w:rPr>
            </w:pPr>
            <w:r w:rsidRPr="00C71661">
              <w:rPr>
                <w:b/>
                <w:bCs/>
              </w:rPr>
              <w:t>WSB:</w:t>
            </w:r>
          </w:p>
        </w:tc>
        <w:tc>
          <w:tcPr>
            <w:tcW w:w="4326" w:type="dxa"/>
          </w:tcPr>
          <w:p w14:paraId="2DA1C5FE" w14:textId="77777777" w:rsidR="007E36CB" w:rsidRPr="00C71661" w:rsidRDefault="007E36CB" w:rsidP="005A3D20"/>
        </w:tc>
        <w:tc>
          <w:tcPr>
            <w:tcW w:w="1276" w:type="dxa"/>
          </w:tcPr>
          <w:p w14:paraId="32356C6D" w14:textId="77777777" w:rsidR="007E36CB" w:rsidRPr="00C71661" w:rsidRDefault="007E36CB" w:rsidP="005A3D20"/>
        </w:tc>
        <w:tc>
          <w:tcPr>
            <w:tcW w:w="1307" w:type="dxa"/>
          </w:tcPr>
          <w:p w14:paraId="468D728E" w14:textId="77777777" w:rsidR="007E36CB" w:rsidRPr="00C71661" w:rsidRDefault="007E36CB" w:rsidP="005A3D20"/>
        </w:tc>
      </w:tr>
      <w:tr w:rsidR="007E36CB" w:rsidRPr="00C71661" w14:paraId="34D0D4DC" w14:textId="77777777" w:rsidTr="005A3D20">
        <w:tc>
          <w:tcPr>
            <w:tcW w:w="2303" w:type="dxa"/>
          </w:tcPr>
          <w:p w14:paraId="67E0E36C" w14:textId="77777777" w:rsidR="007E36CB" w:rsidRPr="00C71661" w:rsidRDefault="007E36CB" w:rsidP="005A3D20">
            <w:pPr>
              <w:jc w:val="right"/>
              <w:rPr>
                <w:b/>
                <w:bCs/>
              </w:rPr>
            </w:pPr>
            <w:r w:rsidRPr="00C71661">
              <w:rPr>
                <w:b/>
                <w:bCs/>
              </w:rPr>
              <w:lastRenderedPageBreak/>
              <w:t>ÜL:</w:t>
            </w:r>
          </w:p>
        </w:tc>
        <w:tc>
          <w:tcPr>
            <w:tcW w:w="4326" w:type="dxa"/>
          </w:tcPr>
          <w:p w14:paraId="3981980D" w14:textId="77777777" w:rsidR="007E36CB" w:rsidRPr="00C71661" w:rsidRDefault="007E36CB" w:rsidP="005A3D20"/>
        </w:tc>
        <w:tc>
          <w:tcPr>
            <w:tcW w:w="1276" w:type="dxa"/>
          </w:tcPr>
          <w:p w14:paraId="3BB30131" w14:textId="77777777" w:rsidR="007E36CB" w:rsidRPr="00C71661" w:rsidRDefault="007E36CB" w:rsidP="005A3D20"/>
        </w:tc>
        <w:tc>
          <w:tcPr>
            <w:tcW w:w="1307" w:type="dxa"/>
          </w:tcPr>
          <w:p w14:paraId="5D417FCD" w14:textId="77777777" w:rsidR="007E36CB" w:rsidRPr="00C71661" w:rsidRDefault="007E36CB" w:rsidP="005A3D20"/>
        </w:tc>
      </w:tr>
      <w:tr w:rsidR="007E36CB" w:rsidRPr="00C71661" w14:paraId="244697AE" w14:textId="77777777" w:rsidTr="005A3D20">
        <w:tc>
          <w:tcPr>
            <w:tcW w:w="2303" w:type="dxa"/>
          </w:tcPr>
          <w:p w14:paraId="4A82B94A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Schritt 52:</w:t>
            </w:r>
          </w:p>
        </w:tc>
        <w:tc>
          <w:tcPr>
            <w:tcW w:w="4326" w:type="dxa"/>
          </w:tcPr>
          <w:p w14:paraId="140B1CA9" w14:textId="77777777" w:rsidR="007E36CB" w:rsidRPr="00C71661" w:rsidRDefault="007E36CB" w:rsidP="005A3D20">
            <w:pPr>
              <w:rPr>
                <w:i/>
                <w:iCs/>
              </w:rPr>
            </w:pPr>
            <w:r w:rsidRPr="00C71661">
              <w:rPr>
                <w:i/>
                <w:iCs/>
              </w:rPr>
              <w:t>Befehle KKS scharf</w:t>
            </w:r>
          </w:p>
        </w:tc>
        <w:tc>
          <w:tcPr>
            <w:tcW w:w="1276" w:type="dxa"/>
          </w:tcPr>
          <w:p w14:paraId="09572B88" w14:textId="77777777" w:rsidR="007E36CB" w:rsidRPr="00C71661" w:rsidRDefault="007E36CB" w:rsidP="005A3D20"/>
        </w:tc>
        <w:tc>
          <w:tcPr>
            <w:tcW w:w="1307" w:type="dxa"/>
          </w:tcPr>
          <w:p w14:paraId="702DB35B" w14:textId="77777777" w:rsidR="007E36CB" w:rsidRPr="00C71661" w:rsidRDefault="007E36CB" w:rsidP="005A3D20"/>
        </w:tc>
      </w:tr>
      <w:tr w:rsidR="007E36CB" w:rsidRPr="00C71661" w14:paraId="77EDAF8C" w14:textId="77777777" w:rsidTr="005A3D20">
        <w:tc>
          <w:tcPr>
            <w:tcW w:w="2303" w:type="dxa"/>
          </w:tcPr>
          <w:p w14:paraId="4335BE29" w14:textId="77777777" w:rsidR="007E36CB" w:rsidRPr="00C71661" w:rsidRDefault="007E36CB" w:rsidP="005A3D20">
            <w:pPr>
              <w:jc w:val="right"/>
              <w:rPr>
                <w:b/>
                <w:bCs/>
              </w:rPr>
            </w:pPr>
            <w:r w:rsidRPr="00C71661">
              <w:rPr>
                <w:b/>
                <w:bCs/>
              </w:rPr>
              <w:t>WSB:</w:t>
            </w:r>
          </w:p>
        </w:tc>
        <w:tc>
          <w:tcPr>
            <w:tcW w:w="4326" w:type="dxa"/>
          </w:tcPr>
          <w:p w14:paraId="7FCCFD76" w14:textId="77777777" w:rsidR="007E36CB" w:rsidRPr="00C71661" w:rsidRDefault="007E36CB" w:rsidP="005A3D20"/>
        </w:tc>
        <w:tc>
          <w:tcPr>
            <w:tcW w:w="1276" w:type="dxa"/>
          </w:tcPr>
          <w:p w14:paraId="76249E83" w14:textId="77777777" w:rsidR="007E36CB" w:rsidRPr="00C71661" w:rsidRDefault="007E36CB" w:rsidP="005A3D20"/>
        </w:tc>
        <w:tc>
          <w:tcPr>
            <w:tcW w:w="1307" w:type="dxa"/>
          </w:tcPr>
          <w:p w14:paraId="75E1F129" w14:textId="77777777" w:rsidR="007E36CB" w:rsidRPr="00C71661" w:rsidRDefault="007E36CB" w:rsidP="005A3D20"/>
        </w:tc>
      </w:tr>
      <w:tr w:rsidR="007E36CB" w:rsidRPr="00C71661" w14:paraId="33D0E0CB" w14:textId="77777777" w:rsidTr="005A3D20">
        <w:tc>
          <w:tcPr>
            <w:tcW w:w="2303" w:type="dxa"/>
          </w:tcPr>
          <w:p w14:paraId="74747F39" w14:textId="77777777" w:rsidR="007E36CB" w:rsidRPr="00C71661" w:rsidRDefault="007E36CB" w:rsidP="005A3D20">
            <w:pPr>
              <w:jc w:val="right"/>
              <w:rPr>
                <w:b/>
                <w:bCs/>
              </w:rPr>
            </w:pPr>
            <w:r w:rsidRPr="00C71661">
              <w:rPr>
                <w:b/>
                <w:bCs/>
              </w:rPr>
              <w:t>ÜL:</w:t>
            </w:r>
          </w:p>
        </w:tc>
        <w:tc>
          <w:tcPr>
            <w:tcW w:w="4326" w:type="dxa"/>
          </w:tcPr>
          <w:p w14:paraId="3441A72B" w14:textId="77777777" w:rsidR="007E36CB" w:rsidRPr="00C71661" w:rsidRDefault="007E36CB" w:rsidP="005A3D20"/>
        </w:tc>
        <w:tc>
          <w:tcPr>
            <w:tcW w:w="1276" w:type="dxa"/>
          </w:tcPr>
          <w:p w14:paraId="55B6E108" w14:textId="77777777" w:rsidR="007E36CB" w:rsidRPr="00C71661" w:rsidRDefault="007E36CB" w:rsidP="005A3D20"/>
        </w:tc>
        <w:tc>
          <w:tcPr>
            <w:tcW w:w="1307" w:type="dxa"/>
          </w:tcPr>
          <w:p w14:paraId="63E3C386" w14:textId="77777777" w:rsidR="007E36CB" w:rsidRPr="00C71661" w:rsidRDefault="007E36CB" w:rsidP="005A3D20"/>
        </w:tc>
      </w:tr>
      <w:tr w:rsidR="007E36CB" w:rsidRPr="00C71661" w14:paraId="0BC408F9" w14:textId="77777777" w:rsidTr="005A3D20">
        <w:tc>
          <w:tcPr>
            <w:tcW w:w="2303" w:type="dxa"/>
          </w:tcPr>
          <w:p w14:paraId="6F4CA1E9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…</w:t>
            </w:r>
          </w:p>
        </w:tc>
        <w:tc>
          <w:tcPr>
            <w:tcW w:w="4326" w:type="dxa"/>
          </w:tcPr>
          <w:p w14:paraId="69EC6380" w14:textId="77777777" w:rsidR="007E36CB" w:rsidRPr="00C71661" w:rsidRDefault="007E36CB" w:rsidP="005A3D20"/>
        </w:tc>
        <w:tc>
          <w:tcPr>
            <w:tcW w:w="1276" w:type="dxa"/>
          </w:tcPr>
          <w:p w14:paraId="2CB20915" w14:textId="77777777" w:rsidR="007E36CB" w:rsidRPr="00C71661" w:rsidRDefault="007E36CB" w:rsidP="005A3D20"/>
        </w:tc>
        <w:tc>
          <w:tcPr>
            <w:tcW w:w="1307" w:type="dxa"/>
          </w:tcPr>
          <w:p w14:paraId="45132D77" w14:textId="77777777" w:rsidR="007E36CB" w:rsidRPr="00C71661" w:rsidRDefault="007E36CB" w:rsidP="005A3D20"/>
        </w:tc>
      </w:tr>
      <w:tr w:rsidR="007E36CB" w:rsidRPr="00C71661" w14:paraId="19123270" w14:textId="77777777" w:rsidTr="005A3D20">
        <w:tc>
          <w:tcPr>
            <w:tcW w:w="2303" w:type="dxa"/>
          </w:tcPr>
          <w:p w14:paraId="7A98EAA8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ENDE</w:t>
            </w:r>
          </w:p>
        </w:tc>
        <w:tc>
          <w:tcPr>
            <w:tcW w:w="4326" w:type="dxa"/>
          </w:tcPr>
          <w:p w14:paraId="576F23B2" w14:textId="77777777" w:rsidR="007E36CB" w:rsidRPr="00C71661" w:rsidRDefault="007E36CB" w:rsidP="005A3D20"/>
        </w:tc>
        <w:tc>
          <w:tcPr>
            <w:tcW w:w="1276" w:type="dxa"/>
          </w:tcPr>
          <w:p w14:paraId="5DB93675" w14:textId="77777777" w:rsidR="007E36CB" w:rsidRPr="00C71661" w:rsidRDefault="007E36CB" w:rsidP="005A3D20"/>
        </w:tc>
        <w:tc>
          <w:tcPr>
            <w:tcW w:w="1307" w:type="dxa"/>
          </w:tcPr>
          <w:p w14:paraId="256B1BB2" w14:textId="77777777" w:rsidR="007E36CB" w:rsidRPr="00C71661" w:rsidRDefault="007E36CB" w:rsidP="005A3D20"/>
        </w:tc>
      </w:tr>
    </w:tbl>
    <w:p w14:paraId="6A25C40F" w14:textId="77777777" w:rsidR="007E36CB" w:rsidRPr="00C71661" w:rsidRDefault="007E36CB" w:rsidP="007E36CB"/>
    <w:p w14:paraId="45DF5754" w14:textId="77777777" w:rsidR="007E36CB" w:rsidRPr="00C71661" w:rsidRDefault="007E36CB" w:rsidP="007E36CB"/>
    <w:p w14:paraId="2426103A" w14:textId="77777777" w:rsidR="007E36CB" w:rsidRPr="00C71661" w:rsidRDefault="007E36CB" w:rsidP="007E36CB">
      <w:pPr>
        <w:pStyle w:val="berschrift2"/>
      </w:pPr>
      <w:bookmarkStart w:id="50" w:name="_Toc195195677"/>
      <w:bookmarkStart w:id="51" w:name="_Toc215491211"/>
      <w:r w:rsidRPr="00C71661">
        <w:t>Betriebsautomatiken</w:t>
      </w:r>
      <w:bookmarkEnd w:id="50"/>
      <w:bookmarkEnd w:id="51"/>
    </w:p>
    <w:p w14:paraId="63494B53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Darstellung der einzelnen Betriebsautomatiken in tabellarischer Form. </w:t>
      </w: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9"/>
        <w:gridCol w:w="5835"/>
      </w:tblGrid>
      <w:tr w:rsidR="007E36CB" w:rsidRPr="00C71661" w14:paraId="41ABDFFA" w14:textId="77777777" w:rsidTr="005A3D20">
        <w:tc>
          <w:tcPr>
            <w:tcW w:w="3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B8938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KKS Betriebsautomatik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E98F" w14:textId="77777777" w:rsidR="007E36CB" w:rsidRPr="00C71661" w:rsidRDefault="007E36CB" w:rsidP="005A3D20">
            <w:pPr>
              <w:rPr>
                <w:rFonts w:ascii="Calibri" w:hAnsi="Calibri" w:cs="Calibri"/>
              </w:rPr>
            </w:pPr>
            <w:r w:rsidRPr="00C71661">
              <w:rPr>
                <w:b/>
                <w:bCs/>
              </w:rPr>
              <w:t>Benennung Betriebsautomatik</w:t>
            </w:r>
          </w:p>
        </w:tc>
      </w:tr>
      <w:tr w:rsidR="007E36CB" w:rsidRPr="00C71661" w14:paraId="5E0B1905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C492B" w14:textId="77777777" w:rsidR="007E36CB" w:rsidRPr="00C71661" w:rsidRDefault="007E36CB" w:rsidP="005A3D20">
            <w:r w:rsidRPr="00C71661">
              <w:t xml:space="preserve">Freigabe EIN 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FDE2C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12AF8E0B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BC941" w14:textId="77777777" w:rsidR="007E36CB" w:rsidRPr="00C71661" w:rsidRDefault="007E36CB" w:rsidP="005A3D20">
            <w:r w:rsidRPr="00C71661">
              <w:t xml:space="preserve">Freigabe AUS 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4A6CB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177B1E9A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8FCBB" w14:textId="77777777" w:rsidR="007E36CB" w:rsidRPr="00C71661" w:rsidRDefault="007E36CB" w:rsidP="005A3D20">
            <w:r w:rsidRPr="00C71661">
              <w:t>Automatik EIN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48FBD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4B1D16AB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1C4B9" w14:textId="77777777" w:rsidR="007E36CB" w:rsidRPr="00C71661" w:rsidRDefault="007E36CB" w:rsidP="005A3D20">
            <w:r w:rsidRPr="00C71661">
              <w:t>Automatik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4D1B1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1AAFE61C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B6DC6" w14:textId="77777777" w:rsidR="007E36CB" w:rsidRPr="00C71661" w:rsidRDefault="007E36CB" w:rsidP="005A3D20">
            <w:r w:rsidRPr="00C71661">
              <w:t>Hand EIN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0718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0243D7EE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B7119" w14:textId="77777777" w:rsidR="007E36CB" w:rsidRPr="00C71661" w:rsidRDefault="007E36CB" w:rsidP="005A3D20">
            <w:r w:rsidRPr="00C71661">
              <w:t>Hand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EBD5F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77F321DE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F86F2" w14:textId="77777777" w:rsidR="007E36CB" w:rsidRPr="00C71661" w:rsidRDefault="007E36CB" w:rsidP="005A3D20">
            <w:r w:rsidRPr="00C71661">
              <w:t>Schutz EIN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E8AD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270F82B6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2694" w14:textId="77777777" w:rsidR="007E36CB" w:rsidRPr="00C71661" w:rsidRDefault="007E36CB" w:rsidP="005A3D20">
            <w:r w:rsidRPr="00C71661">
              <w:t>Schutz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FC905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23B5B940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634F2" w14:textId="77777777" w:rsidR="007E36CB" w:rsidRPr="00C71661" w:rsidRDefault="007E36CB" w:rsidP="005A3D20">
            <w:r w:rsidRPr="00C71661">
              <w:t>WENN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9DD91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254E0D0B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0A139" w14:textId="77777777" w:rsidR="007E36CB" w:rsidRPr="00C71661" w:rsidRDefault="007E36CB" w:rsidP="005A3D20">
            <w:r w:rsidRPr="00C71661">
              <w:t xml:space="preserve">DANN 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5BA70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00A2DB7F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714DF" w14:textId="77777777" w:rsidR="007E36CB" w:rsidRPr="00C71661" w:rsidRDefault="007E36CB" w:rsidP="005A3D20">
            <w:r w:rsidRPr="00C71661">
              <w:t>SONST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84FE" w14:textId="77777777" w:rsidR="007E36CB" w:rsidRPr="00C71661" w:rsidRDefault="007E36CB" w:rsidP="005A3D20">
            <w:pPr>
              <w:rPr>
                <w:i/>
                <w:iCs/>
              </w:rPr>
            </w:pPr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115A4E92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B34BD" w14:textId="77777777" w:rsidR="007E36CB" w:rsidRPr="00C71661" w:rsidRDefault="007E36CB" w:rsidP="005A3D20">
            <w:r w:rsidRPr="00C71661">
              <w:t>ENDE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E079" w14:textId="77777777" w:rsidR="007E36CB" w:rsidRPr="00C71661" w:rsidRDefault="007E36CB" w:rsidP="005A3D20">
            <w:pPr>
              <w:rPr>
                <w:i/>
                <w:iCs/>
              </w:rPr>
            </w:pPr>
          </w:p>
        </w:tc>
      </w:tr>
    </w:tbl>
    <w:p w14:paraId="508502A4" w14:textId="77777777" w:rsidR="007E36CB" w:rsidRPr="00C71661" w:rsidRDefault="007E36CB" w:rsidP="007E36CB"/>
    <w:p w14:paraId="19C331FC" w14:textId="77777777" w:rsidR="007E36CB" w:rsidRPr="00C71661" w:rsidRDefault="007E36CB" w:rsidP="007E36CB"/>
    <w:p w14:paraId="7061534E" w14:textId="77777777" w:rsidR="007E36CB" w:rsidRPr="00C71661" w:rsidRDefault="007E36CB" w:rsidP="007E36CB">
      <w:pPr>
        <w:pStyle w:val="berschrift2"/>
      </w:pPr>
      <w:bookmarkStart w:id="52" w:name="_Toc195195678"/>
      <w:bookmarkStart w:id="53" w:name="_Toc215491212"/>
      <w:r w:rsidRPr="00C71661">
        <w:t>Vorwahlen</w:t>
      </w:r>
      <w:bookmarkEnd w:id="52"/>
      <w:bookmarkEnd w:id="53"/>
    </w:p>
    <w:p w14:paraId="60C5D178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Darstellung der einzelnen Vorwahlen in tabellarischer Form. </w:t>
      </w: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9"/>
        <w:gridCol w:w="5835"/>
      </w:tblGrid>
      <w:tr w:rsidR="007E36CB" w:rsidRPr="00C71661" w14:paraId="3A93B4A7" w14:textId="77777777" w:rsidTr="005A3D20">
        <w:tc>
          <w:tcPr>
            <w:tcW w:w="3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1C56F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KKS Vorwahl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E8D2" w14:textId="77777777" w:rsidR="007E36CB" w:rsidRPr="00C71661" w:rsidRDefault="007E36CB" w:rsidP="005A3D20">
            <w:pPr>
              <w:rPr>
                <w:rFonts w:ascii="Calibri" w:hAnsi="Calibri" w:cs="Calibri"/>
              </w:rPr>
            </w:pPr>
            <w:r w:rsidRPr="00C71661">
              <w:rPr>
                <w:b/>
                <w:bCs/>
              </w:rPr>
              <w:t>Benennung Vorwahl</w:t>
            </w:r>
          </w:p>
        </w:tc>
      </w:tr>
      <w:tr w:rsidR="007E36CB" w:rsidRPr="00C71661" w14:paraId="5E7957EA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47F4" w14:textId="77777777" w:rsidR="007E36CB" w:rsidRPr="00C71661" w:rsidRDefault="007E36CB" w:rsidP="005A3D20">
            <w:r w:rsidRPr="00C71661">
              <w:lastRenderedPageBreak/>
              <w:t>Automatik EIN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3AF2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19FB4918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E8B8A" w14:textId="77777777" w:rsidR="007E36CB" w:rsidRPr="00C71661" w:rsidRDefault="007E36CB" w:rsidP="005A3D20">
            <w:r w:rsidRPr="00C71661">
              <w:t>Automatik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1DAD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7A2BB831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FEFFD" w14:textId="77777777" w:rsidR="007E36CB" w:rsidRPr="00C71661" w:rsidRDefault="007E36CB" w:rsidP="005A3D20">
            <w:r w:rsidRPr="00C71661">
              <w:t>Hand EIN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A7AF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3D6DA2C9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624E9" w14:textId="77777777" w:rsidR="007E36CB" w:rsidRPr="00C71661" w:rsidRDefault="007E36CB" w:rsidP="005A3D20">
            <w:r w:rsidRPr="00C71661">
              <w:t>Hand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2FB3F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</w:tbl>
    <w:p w14:paraId="320ADF73" w14:textId="77777777" w:rsidR="007E36CB" w:rsidRPr="00C71661" w:rsidRDefault="007E36CB" w:rsidP="007E36CB"/>
    <w:p w14:paraId="662AFDDD" w14:textId="77777777" w:rsidR="007E36CB" w:rsidRPr="00C71661" w:rsidRDefault="007E36CB" w:rsidP="007E36CB"/>
    <w:p w14:paraId="1A5A053E" w14:textId="77777777" w:rsidR="007E36CB" w:rsidRPr="00C71661" w:rsidRDefault="007E36CB" w:rsidP="007E36CB">
      <w:pPr>
        <w:pStyle w:val="berschrift2"/>
      </w:pPr>
      <w:bookmarkStart w:id="54" w:name="_Toc195195679"/>
      <w:bookmarkStart w:id="55" w:name="_Toc215491213"/>
      <w:r w:rsidRPr="00C71661">
        <w:t>Steuern, Einzelsteuerebene</w:t>
      </w:r>
      <w:bookmarkEnd w:id="54"/>
      <w:bookmarkEnd w:id="55"/>
    </w:p>
    <w:p w14:paraId="0A87DBF7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Darstellung der einzelnen Steuerungen in tabellarischer Form. </w:t>
      </w: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9"/>
        <w:gridCol w:w="5835"/>
      </w:tblGrid>
      <w:tr w:rsidR="007E36CB" w:rsidRPr="00C71661" w14:paraId="7C1E79AD" w14:textId="77777777" w:rsidTr="005A3D20">
        <w:tc>
          <w:tcPr>
            <w:tcW w:w="3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E4E4D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KKS Aggregat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EA2F5" w14:textId="77777777" w:rsidR="007E36CB" w:rsidRPr="00C71661" w:rsidRDefault="007E36CB" w:rsidP="005A3D20">
            <w:pPr>
              <w:rPr>
                <w:rFonts w:ascii="Calibri" w:hAnsi="Calibri" w:cs="Calibri"/>
              </w:rPr>
            </w:pPr>
            <w:r w:rsidRPr="00C71661">
              <w:rPr>
                <w:b/>
                <w:bCs/>
              </w:rPr>
              <w:t>Benennung Aggregat</w:t>
            </w:r>
          </w:p>
        </w:tc>
      </w:tr>
      <w:tr w:rsidR="007E36CB" w:rsidRPr="00C71661" w14:paraId="434C19F7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ED889" w14:textId="77777777" w:rsidR="007E36CB" w:rsidRPr="00C71661" w:rsidRDefault="007E36CB" w:rsidP="005A3D20">
            <w:r w:rsidRPr="00C71661">
              <w:t>Freigabe EIN / AUF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CED1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326C69B4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D0440" w14:textId="77777777" w:rsidR="007E36CB" w:rsidRPr="00C71661" w:rsidRDefault="007E36CB" w:rsidP="005A3D20">
            <w:r w:rsidRPr="00C71661">
              <w:t>Freigabe AUS / ZU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8FE31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767D6C16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FF84F" w14:textId="77777777" w:rsidR="007E36CB" w:rsidRPr="00C71661" w:rsidRDefault="007E36CB" w:rsidP="005A3D20">
            <w:r w:rsidRPr="00C71661">
              <w:t>Automatik EIN / AUF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A0FA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24C33A68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87CF5" w14:textId="77777777" w:rsidR="007E36CB" w:rsidRPr="00C71661" w:rsidRDefault="007E36CB" w:rsidP="005A3D20">
            <w:r w:rsidRPr="00C71661">
              <w:t>Automatik AUS / ZU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8B50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101866DA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4600D" w14:textId="77777777" w:rsidR="007E36CB" w:rsidRPr="00C71661" w:rsidRDefault="007E36CB" w:rsidP="005A3D20">
            <w:r w:rsidRPr="00C71661">
              <w:t>Hand EIN / AUF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BC5E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2FD4AD6A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E60B0" w14:textId="77777777" w:rsidR="007E36CB" w:rsidRPr="00C71661" w:rsidRDefault="007E36CB" w:rsidP="005A3D20">
            <w:r w:rsidRPr="00C71661">
              <w:t>Hand AUS / ZU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E8D8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6E697919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D9A98" w14:textId="77777777" w:rsidR="007E36CB" w:rsidRPr="00C71661" w:rsidRDefault="007E36CB" w:rsidP="005A3D20">
            <w:r w:rsidRPr="00C71661">
              <w:t>Schutz EIN / AUF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7FF3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54169F97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79C88" w14:textId="77777777" w:rsidR="007E36CB" w:rsidRPr="00C71661" w:rsidRDefault="007E36CB" w:rsidP="005A3D20">
            <w:r w:rsidRPr="00C71661">
              <w:t>Schutz AUS / ZU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EF57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</w:tbl>
    <w:p w14:paraId="02F54C89" w14:textId="77777777" w:rsidR="007E36CB" w:rsidRPr="00C71661" w:rsidRDefault="007E36CB" w:rsidP="007E36CB"/>
    <w:p w14:paraId="1785CDBB" w14:textId="77777777" w:rsidR="007E36CB" w:rsidRPr="00C71661" w:rsidRDefault="007E36CB" w:rsidP="007E36CB"/>
    <w:p w14:paraId="03324DFD" w14:textId="77777777" w:rsidR="007E36CB" w:rsidRPr="00C71661" w:rsidRDefault="007E36CB" w:rsidP="007E36CB">
      <w:pPr>
        <w:pStyle w:val="berschrift2"/>
        <w:keepNext/>
        <w:keepLines/>
      </w:pPr>
      <w:bookmarkStart w:id="56" w:name="_Toc195195680"/>
      <w:bookmarkStart w:id="57" w:name="_Toc215491214"/>
      <w:r w:rsidRPr="00C71661">
        <w:t>Regelungen</w:t>
      </w:r>
      <w:bookmarkEnd w:id="56"/>
      <w:bookmarkEnd w:id="57"/>
    </w:p>
    <w:p w14:paraId="3BE69F3A" w14:textId="77777777" w:rsidR="007E36CB" w:rsidRPr="00C71661" w:rsidRDefault="007E36CB" w:rsidP="007E36CB">
      <w:pPr>
        <w:keepNext/>
        <w:keepLines/>
      </w:pPr>
      <w:r w:rsidRPr="00C71661">
        <w:rPr>
          <w:i/>
          <w:iCs/>
        </w:rPr>
        <w:t>Darstellung der einzelnen Regelungen in tabellarischer Form.</w:t>
      </w: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9"/>
        <w:gridCol w:w="5835"/>
      </w:tblGrid>
      <w:tr w:rsidR="007E36CB" w:rsidRPr="00C71661" w14:paraId="4763F3C2" w14:textId="77777777" w:rsidTr="005A3D20">
        <w:tc>
          <w:tcPr>
            <w:tcW w:w="3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5662" w14:textId="77777777" w:rsidR="007E36CB" w:rsidRPr="00C71661" w:rsidRDefault="007E36CB" w:rsidP="005A3D20">
            <w:pPr>
              <w:rPr>
                <w:b/>
                <w:bCs/>
              </w:rPr>
            </w:pPr>
            <w:r w:rsidRPr="00C71661">
              <w:rPr>
                <w:b/>
                <w:bCs/>
              </w:rPr>
              <w:t>KKS Regelung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99DB5" w14:textId="77777777" w:rsidR="007E36CB" w:rsidRPr="00C71661" w:rsidRDefault="007E36CB" w:rsidP="005A3D20">
            <w:pPr>
              <w:rPr>
                <w:rFonts w:ascii="Calibri" w:hAnsi="Calibri" w:cs="Calibri"/>
              </w:rPr>
            </w:pPr>
            <w:r w:rsidRPr="00C71661">
              <w:rPr>
                <w:b/>
                <w:bCs/>
              </w:rPr>
              <w:t>Benennung Regelung</w:t>
            </w:r>
          </w:p>
        </w:tc>
      </w:tr>
      <w:tr w:rsidR="007E36CB" w:rsidRPr="00C71661" w14:paraId="136A006D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2C7F" w14:textId="77777777" w:rsidR="007E36CB" w:rsidRPr="00C71661" w:rsidRDefault="007E36CB" w:rsidP="005A3D20">
            <w:r w:rsidRPr="00C71661">
              <w:t xml:space="preserve">Automatik EIN 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E7DE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2D9E2A82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F01BB" w14:textId="77777777" w:rsidR="007E36CB" w:rsidRPr="00C71661" w:rsidRDefault="007E36CB" w:rsidP="005A3D20">
            <w:r w:rsidRPr="00C71661">
              <w:t>Automatik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23C40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1605B2C4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18D1A" w14:textId="77777777" w:rsidR="007E36CB" w:rsidRPr="00C71661" w:rsidRDefault="007E36CB" w:rsidP="005A3D20">
            <w:r w:rsidRPr="00C71661">
              <w:t xml:space="preserve">Hand EIN 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EA0D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06C28957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7CBF6" w14:textId="77777777" w:rsidR="007E36CB" w:rsidRPr="00C71661" w:rsidRDefault="007E36CB" w:rsidP="005A3D20">
            <w:r w:rsidRPr="00C71661">
              <w:t>Hand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9681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  <w:tr w:rsidR="007E36CB" w:rsidRPr="00C71661" w14:paraId="428F5B7C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841A" w14:textId="77777777" w:rsidR="007E36CB" w:rsidRPr="00C71661" w:rsidRDefault="007E36CB" w:rsidP="005A3D20">
            <w:r w:rsidRPr="00C71661">
              <w:t>Sollwert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CDCF" w14:textId="77777777" w:rsidR="007E36CB" w:rsidRPr="00C71661" w:rsidRDefault="007E36CB" w:rsidP="005A3D20">
            <w:r w:rsidRPr="00C71661">
              <w:rPr>
                <w:i/>
                <w:iCs/>
              </w:rPr>
              <w:t>KKS scharf</w:t>
            </w:r>
          </w:p>
        </w:tc>
      </w:tr>
      <w:tr w:rsidR="007E36CB" w:rsidRPr="00C71661" w14:paraId="3FB62D20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835C" w14:textId="77777777" w:rsidR="007E36CB" w:rsidRPr="00C71661" w:rsidRDefault="007E36CB" w:rsidP="005A3D20">
            <w:r w:rsidRPr="00C71661">
              <w:lastRenderedPageBreak/>
              <w:t>Istwert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D15B3" w14:textId="77777777" w:rsidR="007E36CB" w:rsidRPr="00C71661" w:rsidRDefault="007E36CB" w:rsidP="005A3D20">
            <w:r w:rsidRPr="00C71661">
              <w:rPr>
                <w:i/>
                <w:iCs/>
              </w:rPr>
              <w:t>KKS scharf</w:t>
            </w:r>
          </w:p>
        </w:tc>
      </w:tr>
      <w:tr w:rsidR="007E36CB" w:rsidRPr="00C71661" w14:paraId="76474853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E7D6" w14:textId="77777777" w:rsidR="007E36CB" w:rsidRPr="00C71661" w:rsidRDefault="007E36CB" w:rsidP="005A3D20">
            <w:r w:rsidRPr="00C71661">
              <w:t>Regelgröße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D3F6" w14:textId="77777777" w:rsidR="007E36CB" w:rsidRPr="00C71661" w:rsidRDefault="007E36CB" w:rsidP="005A3D20">
            <w:r w:rsidRPr="00C71661">
              <w:rPr>
                <w:i/>
                <w:iCs/>
              </w:rPr>
              <w:t>KKS scharf</w:t>
            </w:r>
          </w:p>
        </w:tc>
      </w:tr>
      <w:tr w:rsidR="007E36CB" w:rsidRPr="00C71661" w14:paraId="45D4BF2B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8EB1" w14:textId="77777777" w:rsidR="007E36CB" w:rsidRPr="00C71661" w:rsidRDefault="007E36CB" w:rsidP="005A3D20">
            <w:r w:rsidRPr="00C71661">
              <w:t>Regelaggregat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4DD90" w14:textId="77777777" w:rsidR="007E36CB" w:rsidRPr="00C71661" w:rsidRDefault="007E36CB" w:rsidP="005A3D20">
            <w:r w:rsidRPr="00C71661">
              <w:rPr>
                <w:i/>
                <w:iCs/>
              </w:rPr>
              <w:t>KKS scharf</w:t>
            </w:r>
          </w:p>
        </w:tc>
      </w:tr>
      <w:tr w:rsidR="007E36CB" w:rsidRPr="00C71661" w14:paraId="6902A0D6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6B728" w14:textId="77777777" w:rsidR="007E36CB" w:rsidRPr="00C71661" w:rsidRDefault="007E36CB" w:rsidP="005A3D20">
            <w:r w:rsidRPr="00C71661">
              <w:t>Begrenzungssollwert 1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D278A" w14:textId="77777777" w:rsidR="007E36CB" w:rsidRPr="00C71661" w:rsidRDefault="007E36CB" w:rsidP="005A3D20">
            <w:r w:rsidRPr="00C71661">
              <w:rPr>
                <w:i/>
                <w:iCs/>
              </w:rPr>
              <w:t>KKS scharf</w:t>
            </w:r>
          </w:p>
        </w:tc>
      </w:tr>
      <w:tr w:rsidR="007E36CB" w:rsidRPr="00C71661" w14:paraId="10247166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12B6D" w14:textId="77777777" w:rsidR="007E36CB" w:rsidRPr="00C71661" w:rsidRDefault="007E36CB" w:rsidP="005A3D20">
            <w:r w:rsidRPr="00C71661">
              <w:t>Regelgröße Begrenzung 1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CDD6" w14:textId="77777777" w:rsidR="007E36CB" w:rsidRPr="00C71661" w:rsidRDefault="007E36CB" w:rsidP="005A3D20">
            <w:r w:rsidRPr="00C71661">
              <w:rPr>
                <w:i/>
                <w:iCs/>
              </w:rPr>
              <w:t>KKS scharf</w:t>
            </w:r>
          </w:p>
        </w:tc>
      </w:tr>
      <w:tr w:rsidR="007E36CB" w:rsidRPr="00C71661" w14:paraId="08CD00F8" w14:textId="77777777" w:rsidTr="005A3D20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F03D6" w14:textId="77777777" w:rsidR="007E36CB" w:rsidRPr="00C71661" w:rsidRDefault="007E36CB" w:rsidP="005A3D20">
            <w:r w:rsidRPr="00C71661">
              <w:t>Schutz AUS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01E7" w14:textId="77777777" w:rsidR="007E36CB" w:rsidRPr="00C71661" w:rsidRDefault="007E36CB" w:rsidP="005A3D20">
            <w:r w:rsidRPr="00C71661">
              <w:rPr>
                <w:i/>
                <w:iCs/>
              </w:rPr>
              <w:t>Bedingungen KKS scharf</w:t>
            </w:r>
          </w:p>
        </w:tc>
      </w:tr>
    </w:tbl>
    <w:p w14:paraId="3BAADBEC" w14:textId="77777777" w:rsidR="007E36CB" w:rsidRPr="00C71661" w:rsidRDefault="007E36CB" w:rsidP="007E36CB"/>
    <w:p w14:paraId="24C3BE8F" w14:textId="77777777" w:rsidR="007E36CB" w:rsidRPr="00C71661" w:rsidRDefault="007E36CB" w:rsidP="007E36CB"/>
    <w:p w14:paraId="047234EA" w14:textId="77777777" w:rsidR="007E36CB" w:rsidRPr="00C71661" w:rsidRDefault="007E36CB" w:rsidP="007E36CB">
      <w:pPr>
        <w:pStyle w:val="berschrift2"/>
      </w:pPr>
      <w:bookmarkStart w:id="58" w:name="_Toc195195681"/>
      <w:bookmarkStart w:id="59" w:name="_Toc215491215"/>
      <w:r w:rsidRPr="00C71661">
        <w:t>Messwertverarbeitung</w:t>
      </w:r>
      <w:bookmarkEnd w:id="58"/>
      <w:bookmarkEnd w:id="59"/>
    </w:p>
    <w:p w14:paraId="2C64BAFE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>Darstellung der verknüpften Messwerte.</w:t>
      </w:r>
    </w:p>
    <w:p w14:paraId="2F666EC7" w14:textId="77777777" w:rsidR="007E36CB" w:rsidRPr="00C71661" w:rsidRDefault="007E36CB" w:rsidP="007E36CB">
      <w:r w:rsidRPr="00C71661">
        <w:rPr>
          <w:i/>
          <w:iCs/>
        </w:rPr>
        <w:t>z. Bsp. berechnete Werte, Bildung Mittelwert, 2 von 3 Auswertung, arithmetische Funktionen, etc.</w:t>
      </w:r>
    </w:p>
    <w:p w14:paraId="07B48D3B" w14:textId="77777777" w:rsidR="007E36CB" w:rsidRPr="00C71661" w:rsidRDefault="007E36CB" w:rsidP="007E36CB"/>
    <w:p w14:paraId="349AC81B" w14:textId="77777777" w:rsidR="007E36CB" w:rsidRPr="00C71661" w:rsidRDefault="007E36CB" w:rsidP="007E36CB"/>
    <w:p w14:paraId="30FB8C13" w14:textId="77777777" w:rsidR="007E36CB" w:rsidRPr="00C71661" w:rsidRDefault="007E36CB" w:rsidP="007E36CB">
      <w:pPr>
        <w:pStyle w:val="berschrift2"/>
      </w:pPr>
      <w:bookmarkStart w:id="60" w:name="_Toc195195682"/>
      <w:bookmarkStart w:id="61" w:name="_Toc215491216"/>
      <w:r w:rsidRPr="00C71661">
        <w:t>Störmeldungen und Schaltpunkte</w:t>
      </w:r>
      <w:bookmarkEnd w:id="60"/>
      <w:bookmarkEnd w:id="61"/>
    </w:p>
    <w:p w14:paraId="3D398DB1" w14:textId="77777777" w:rsidR="007E36CB" w:rsidRPr="00C71661" w:rsidRDefault="007E36CB" w:rsidP="007E36CB">
      <w:r w:rsidRPr="00C71661">
        <w:rPr>
          <w:i/>
          <w:iCs/>
        </w:rPr>
        <w:t>Darstellung der Störmeldungen und Schaltpunkte in tabellarischer Form, siehe Formatvorlage Grenzwertliste.</w:t>
      </w:r>
    </w:p>
    <w:p w14:paraId="63FDA281" w14:textId="77777777" w:rsidR="007E36CB" w:rsidRPr="00C71661" w:rsidRDefault="007E36CB" w:rsidP="007E36CB"/>
    <w:p w14:paraId="14501B96" w14:textId="77777777" w:rsidR="007E36CB" w:rsidRPr="00C71661" w:rsidRDefault="007E36CB" w:rsidP="007E36CB"/>
    <w:p w14:paraId="603F1279" w14:textId="77777777" w:rsidR="007E36CB" w:rsidRPr="00C71661" w:rsidRDefault="007E36CB" w:rsidP="007E36CB">
      <w:pPr>
        <w:pStyle w:val="berschrift2"/>
        <w:keepNext/>
        <w:keepLines/>
      </w:pPr>
      <w:bookmarkStart w:id="62" w:name="_Toc195195683"/>
      <w:bookmarkStart w:id="63" w:name="_Toc215491217"/>
      <w:r w:rsidRPr="00C71661">
        <w:t>Signalübergabe</w:t>
      </w:r>
      <w:bookmarkEnd w:id="62"/>
      <w:bookmarkEnd w:id="63"/>
    </w:p>
    <w:p w14:paraId="6EB482A6" w14:textId="15784866" w:rsidR="007E36CB" w:rsidRPr="00C71661" w:rsidRDefault="007E36CB" w:rsidP="007E36CB">
      <w:pPr>
        <w:keepNext/>
        <w:keepLines/>
      </w:pPr>
      <w:r w:rsidRPr="00C71661">
        <w:rPr>
          <w:i/>
          <w:iCs/>
        </w:rPr>
        <w:t xml:space="preserve">Darstellung der </w:t>
      </w:r>
      <w:r w:rsidR="00713C81">
        <w:rPr>
          <w:i/>
          <w:iCs/>
        </w:rPr>
        <w:t>Vergabeeinheitenübergreifenden</w:t>
      </w:r>
      <w:r w:rsidRPr="00C71661">
        <w:rPr>
          <w:i/>
          <w:iCs/>
        </w:rPr>
        <w:t xml:space="preserve"> Signale in tabellarischer Form, siehe Formatvorlage Signalaustauschliste.</w:t>
      </w:r>
    </w:p>
    <w:p w14:paraId="1E04FA37" w14:textId="77777777" w:rsidR="007E36CB" w:rsidRPr="00C71661" w:rsidRDefault="007E36CB" w:rsidP="007E36CB"/>
    <w:p w14:paraId="3FFFD6A3" w14:textId="77777777" w:rsidR="007E36CB" w:rsidRPr="00C71661" w:rsidRDefault="007E36CB" w:rsidP="007E36CB"/>
    <w:p w14:paraId="54DA1011" w14:textId="77777777" w:rsidR="007E36CB" w:rsidRPr="00C71661" w:rsidRDefault="007E36CB" w:rsidP="007E36CB">
      <w:pPr>
        <w:pStyle w:val="berschrift2"/>
      </w:pPr>
      <w:bookmarkStart w:id="64" w:name="_Toc195195684"/>
      <w:bookmarkStart w:id="65" w:name="_Toc215491218"/>
      <w:r w:rsidRPr="00C71661">
        <w:t>Einstellwerte / Diagramme / Niveau-Schemata</w:t>
      </w:r>
      <w:bookmarkEnd w:id="64"/>
      <w:bookmarkEnd w:id="65"/>
    </w:p>
    <w:p w14:paraId="4CA748BF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>Darstellung von Einstellwerten und Diagrammen (z.B. Pumpenkennfeld)</w:t>
      </w:r>
    </w:p>
    <w:p w14:paraId="489EA8CB" w14:textId="77777777" w:rsidR="007E36CB" w:rsidRPr="00C71661" w:rsidRDefault="007E36CB" w:rsidP="007E36CB"/>
    <w:p w14:paraId="09BE52AF" w14:textId="77777777" w:rsidR="007E36CB" w:rsidRPr="00C71661" w:rsidRDefault="007E36CB" w:rsidP="007E36CB">
      <w:pPr>
        <w:pStyle w:val="berschrift1"/>
      </w:pPr>
      <w:bookmarkStart w:id="66" w:name="_Toc195195685"/>
      <w:bookmarkStart w:id="67" w:name="_Toc215491219"/>
      <w:r w:rsidRPr="00C71661">
        <w:lastRenderedPageBreak/>
        <w:t>Anhänge</w:t>
      </w:r>
      <w:bookmarkEnd w:id="66"/>
      <w:bookmarkEnd w:id="67"/>
    </w:p>
    <w:p w14:paraId="6576BC5E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 xml:space="preserve">Auflistung aller Anhänge zum Dokument. </w:t>
      </w:r>
    </w:p>
    <w:p w14:paraId="17255637" w14:textId="77777777" w:rsidR="007E36CB" w:rsidRPr="00C71661" w:rsidRDefault="007E36CB" w:rsidP="007E36CB">
      <w:pPr>
        <w:pStyle w:val="berschrift2"/>
        <w:ind w:left="578" w:hanging="578"/>
      </w:pPr>
      <w:bookmarkStart w:id="68" w:name="_Toc195195686"/>
      <w:bookmarkStart w:id="69" w:name="_Toc215491220"/>
      <w:r w:rsidRPr="00C71661">
        <w:t>R&amp;I-Fließbilder</w:t>
      </w:r>
      <w:bookmarkEnd w:id="68"/>
      <w:bookmarkEnd w:id="69"/>
    </w:p>
    <w:p w14:paraId="0E693D52" w14:textId="77777777" w:rsidR="007E36CB" w:rsidRPr="00C71661" w:rsidRDefault="007E36CB" w:rsidP="007E36CB">
      <w:pPr>
        <w:pStyle w:val="berschrift2"/>
      </w:pPr>
      <w:bookmarkStart w:id="70" w:name="_Toc195195687"/>
      <w:bookmarkStart w:id="71" w:name="_Toc215491221"/>
      <w:r w:rsidRPr="00C71661">
        <w:t>Funktionspläne</w:t>
      </w:r>
      <w:bookmarkEnd w:id="70"/>
      <w:bookmarkEnd w:id="71"/>
    </w:p>
    <w:p w14:paraId="7662353F" w14:textId="77777777" w:rsidR="007E36CB" w:rsidRPr="00C71661" w:rsidRDefault="007E36CB" w:rsidP="007E36CB">
      <w:pPr>
        <w:pStyle w:val="berschrift2"/>
      </w:pPr>
      <w:bookmarkStart w:id="72" w:name="_Toc195195688"/>
      <w:bookmarkStart w:id="73" w:name="_Toc215491222"/>
      <w:r w:rsidRPr="00C71661">
        <w:t>Regelschemata</w:t>
      </w:r>
      <w:bookmarkEnd w:id="72"/>
      <w:bookmarkEnd w:id="73"/>
    </w:p>
    <w:p w14:paraId="30A1B683" w14:textId="77777777" w:rsidR="007E36CB" w:rsidRPr="00C71661" w:rsidRDefault="007E36CB" w:rsidP="007E36CB">
      <w:pPr>
        <w:pStyle w:val="berschrift2"/>
      </w:pPr>
      <w:bookmarkStart w:id="74" w:name="_Toc195195689"/>
      <w:bookmarkStart w:id="75" w:name="_Toc215491223"/>
      <w:r w:rsidRPr="00C71661">
        <w:t>Technische Listen</w:t>
      </w:r>
      <w:bookmarkEnd w:id="74"/>
      <w:bookmarkEnd w:id="75"/>
    </w:p>
    <w:p w14:paraId="46E3868C" w14:textId="77777777" w:rsidR="007E36CB" w:rsidRPr="00C71661" w:rsidRDefault="007E36CB" w:rsidP="007E36CB">
      <w:pPr>
        <w:rPr>
          <w:i/>
          <w:iCs/>
        </w:rPr>
      </w:pPr>
      <w:r w:rsidRPr="00C71661">
        <w:rPr>
          <w:i/>
          <w:iCs/>
        </w:rPr>
        <w:t>E-Verbraucher, Messstellen, Grenzwerte, Signale</w:t>
      </w:r>
    </w:p>
    <w:p w14:paraId="21AD833A" w14:textId="77777777" w:rsidR="007E36CB" w:rsidRPr="00C71661" w:rsidRDefault="007E36CB" w:rsidP="007E36CB">
      <w:pPr>
        <w:pStyle w:val="berschrift2"/>
        <w:rPr>
          <w:sz w:val="26"/>
        </w:rPr>
      </w:pPr>
      <w:bookmarkStart w:id="76" w:name="_Toc195195690"/>
      <w:bookmarkStart w:id="77" w:name="_Toc215491224"/>
      <w:r w:rsidRPr="00C71661">
        <w:rPr>
          <w:sz w:val="26"/>
        </w:rPr>
        <w:t>Absch</w:t>
      </w:r>
      <w:r w:rsidRPr="00C71661">
        <w:t>al</w:t>
      </w:r>
      <w:r w:rsidRPr="00C71661">
        <w:rPr>
          <w:sz w:val="26"/>
        </w:rPr>
        <w:t>tmatrix</w:t>
      </w:r>
      <w:bookmarkEnd w:id="76"/>
      <w:bookmarkEnd w:id="77"/>
    </w:p>
    <w:p w14:paraId="188FFDCC" w14:textId="77777777" w:rsidR="007E36CB" w:rsidRPr="00C71661" w:rsidRDefault="007E36CB" w:rsidP="007E36CB">
      <w:pPr>
        <w:pStyle w:val="berschrift2"/>
        <w:rPr>
          <w:sz w:val="26"/>
        </w:rPr>
      </w:pPr>
      <w:bookmarkStart w:id="78" w:name="_Toc195195691"/>
      <w:bookmarkStart w:id="79" w:name="_Toc215491225"/>
      <w:r w:rsidRPr="00C71661">
        <w:rPr>
          <w:sz w:val="26"/>
        </w:rPr>
        <w:t>Vorgaben Anlagen</w:t>
      </w:r>
      <w:r w:rsidRPr="00C71661">
        <w:t>- und Bedienbilder</w:t>
      </w:r>
      <w:bookmarkEnd w:id="78"/>
      <w:bookmarkEnd w:id="79"/>
    </w:p>
    <w:p w14:paraId="23F660C6" w14:textId="77777777" w:rsidR="0086604F" w:rsidRPr="00C71661" w:rsidRDefault="0086604F" w:rsidP="007E36CB">
      <w:pPr>
        <w:pStyle w:val="berschrift1"/>
        <w:rPr>
          <w:rFonts w:cs="Arial"/>
        </w:rPr>
      </w:pPr>
    </w:p>
    <w:sectPr w:rsidR="0086604F" w:rsidRPr="00C71661" w:rsidSect="00E101F8">
      <w:headerReference w:type="default" r:id="rId11"/>
      <w:footerReference w:type="default" r:id="rId12"/>
      <w:pgSz w:w="11906" w:h="16838" w:code="9"/>
      <w:pgMar w:top="1134" w:right="1418" w:bottom="1134" w:left="1418" w:header="1075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864E3" w14:textId="77777777" w:rsidR="009D36AD" w:rsidRDefault="009D36AD" w:rsidP="00B34F39">
      <w:pPr>
        <w:spacing w:after="0" w:line="240" w:lineRule="auto"/>
      </w:pPr>
      <w:r>
        <w:separator/>
      </w:r>
    </w:p>
  </w:endnote>
  <w:endnote w:type="continuationSeparator" w:id="0">
    <w:p w14:paraId="20A59F7B" w14:textId="77777777" w:rsidR="009D36AD" w:rsidRDefault="009D36AD" w:rsidP="00B34F39">
      <w:pPr>
        <w:spacing w:after="0" w:line="240" w:lineRule="auto"/>
      </w:pPr>
      <w:r>
        <w:continuationSeparator/>
      </w:r>
    </w:p>
  </w:endnote>
  <w:endnote w:type="continuationNotice" w:id="1">
    <w:p w14:paraId="221F766D" w14:textId="77777777" w:rsidR="009D36AD" w:rsidRDefault="009D36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43"/>
      <w:gridCol w:w="5670"/>
      <w:gridCol w:w="1843"/>
    </w:tblGrid>
    <w:tr w:rsidR="00356199" w:rsidRPr="009228E3" w14:paraId="0E7C37D1" w14:textId="77777777" w:rsidTr="00C142A6">
      <w:trPr>
        <w:trHeight w:val="567"/>
        <w:jc w:val="center"/>
      </w:trPr>
      <w:tc>
        <w:tcPr>
          <w:tcW w:w="1843" w:type="dxa"/>
          <w:vAlign w:val="center"/>
        </w:tcPr>
        <w:p w14:paraId="140814F3" w14:textId="4A9F075E" w:rsidR="007E52B0" w:rsidRPr="009228E3" w:rsidRDefault="00D52FAB" w:rsidP="00D52FAB">
          <w:pPr>
            <w:pStyle w:val="Fuzeile"/>
            <w:jc w:val="left"/>
            <w:rPr>
              <w:rFonts w:cs="Arial"/>
              <w:sz w:val="18"/>
              <w:szCs w:val="18"/>
            </w:rPr>
          </w:pPr>
          <w:r w:rsidRPr="009228E3">
            <w:rPr>
              <w:rFonts w:cs="Arial"/>
              <w:sz w:val="18"/>
              <w:szCs w:val="18"/>
            </w:rPr>
            <w:t xml:space="preserve">Rev.: </w:t>
          </w:r>
        </w:p>
      </w:tc>
      <w:tc>
        <w:tcPr>
          <w:tcW w:w="5670" w:type="dxa"/>
          <w:vAlign w:val="center"/>
        </w:tcPr>
        <w:p w14:paraId="75CB61E0" w14:textId="0168E344" w:rsidR="00C142A6" w:rsidRPr="009228E3" w:rsidRDefault="00D52FAB" w:rsidP="00C142A6">
          <w:pPr>
            <w:pStyle w:val="Fuzeile"/>
            <w:jc w:val="center"/>
            <w:rPr>
              <w:rFonts w:cs="Arial"/>
              <w:sz w:val="18"/>
              <w:szCs w:val="18"/>
            </w:rPr>
          </w:pPr>
          <w:r w:rsidRPr="009228E3">
            <w:rPr>
              <w:rFonts w:cs="Arial"/>
              <w:noProof/>
              <w:sz w:val="18"/>
              <w:szCs w:val="18"/>
            </w:rPr>
            <w:fldChar w:fldCharType="begin"/>
          </w:r>
          <w:r w:rsidRPr="009228E3">
            <w:rPr>
              <w:rFonts w:cs="Arial"/>
              <w:noProof/>
              <w:sz w:val="18"/>
              <w:szCs w:val="18"/>
            </w:rPr>
            <w:instrText xml:space="preserve"> FILENAME \* MERGEFORMAT </w:instrText>
          </w:r>
          <w:r w:rsidRPr="009228E3">
            <w:rPr>
              <w:rFonts w:cs="Arial"/>
              <w:noProof/>
              <w:sz w:val="18"/>
              <w:szCs w:val="18"/>
            </w:rPr>
            <w:fldChar w:fldCharType="separate"/>
          </w:r>
          <w:r w:rsidR="00713C81">
            <w:rPr>
              <w:rFonts w:cs="Arial"/>
              <w:noProof/>
              <w:sz w:val="18"/>
              <w:szCs w:val="18"/>
            </w:rPr>
            <w:t>D23.06_T0&amp;MDB030-001003-0_Vorlage_Systembeschreibung</w:t>
          </w:r>
          <w:r w:rsidRPr="009228E3">
            <w:rPr>
              <w:rFonts w:cs="Arial"/>
              <w:noProof/>
              <w:sz w:val="18"/>
              <w:szCs w:val="18"/>
            </w:rPr>
            <w:fldChar w:fldCharType="end"/>
          </w:r>
        </w:p>
      </w:tc>
      <w:tc>
        <w:tcPr>
          <w:tcW w:w="1843" w:type="dxa"/>
          <w:vAlign w:val="center"/>
        </w:tcPr>
        <w:p w14:paraId="6273C5E8" w14:textId="1DEC92B1" w:rsidR="00C142A6" w:rsidRPr="009228E3" w:rsidRDefault="00356199" w:rsidP="00C142A6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9228E3">
            <w:rPr>
              <w:rFonts w:cs="Arial"/>
              <w:sz w:val="18"/>
              <w:szCs w:val="18"/>
            </w:rPr>
            <w:t xml:space="preserve">Seite </w:t>
          </w:r>
          <w:r w:rsidRPr="009228E3">
            <w:rPr>
              <w:rFonts w:cs="Arial"/>
              <w:sz w:val="18"/>
              <w:szCs w:val="18"/>
            </w:rPr>
            <w:fldChar w:fldCharType="begin"/>
          </w:r>
          <w:r w:rsidRPr="009228E3">
            <w:rPr>
              <w:rFonts w:cs="Arial"/>
              <w:sz w:val="18"/>
              <w:szCs w:val="18"/>
            </w:rPr>
            <w:instrText>PAGE  \* Arabic  \* MERGEFORMAT</w:instrText>
          </w:r>
          <w:r w:rsidRPr="009228E3">
            <w:rPr>
              <w:rFonts w:cs="Arial"/>
              <w:sz w:val="18"/>
              <w:szCs w:val="18"/>
            </w:rPr>
            <w:fldChar w:fldCharType="separate"/>
          </w:r>
          <w:r w:rsidRPr="009228E3">
            <w:rPr>
              <w:rFonts w:cs="Arial"/>
              <w:noProof/>
              <w:sz w:val="18"/>
              <w:szCs w:val="18"/>
            </w:rPr>
            <w:t>4</w:t>
          </w:r>
          <w:r w:rsidRPr="009228E3">
            <w:rPr>
              <w:rFonts w:cs="Arial"/>
              <w:sz w:val="18"/>
              <w:szCs w:val="18"/>
            </w:rPr>
            <w:fldChar w:fldCharType="end"/>
          </w:r>
          <w:r w:rsidRPr="009228E3">
            <w:rPr>
              <w:rFonts w:cs="Arial"/>
              <w:sz w:val="18"/>
              <w:szCs w:val="18"/>
            </w:rPr>
            <w:t xml:space="preserve"> von </w:t>
          </w:r>
          <w:r w:rsidRPr="009228E3">
            <w:rPr>
              <w:rFonts w:cs="Arial"/>
              <w:sz w:val="18"/>
              <w:szCs w:val="18"/>
            </w:rPr>
            <w:fldChar w:fldCharType="begin"/>
          </w:r>
          <w:r w:rsidRPr="009228E3">
            <w:rPr>
              <w:rFonts w:cs="Arial"/>
              <w:sz w:val="18"/>
              <w:szCs w:val="18"/>
            </w:rPr>
            <w:instrText>NUMPAGES  \* Arabic  \* MERGEFORMAT</w:instrText>
          </w:r>
          <w:r w:rsidRPr="009228E3">
            <w:rPr>
              <w:rFonts w:cs="Arial"/>
              <w:sz w:val="18"/>
              <w:szCs w:val="18"/>
            </w:rPr>
            <w:fldChar w:fldCharType="separate"/>
          </w:r>
          <w:r w:rsidRPr="009228E3">
            <w:rPr>
              <w:rFonts w:cs="Arial"/>
              <w:noProof/>
              <w:sz w:val="18"/>
              <w:szCs w:val="18"/>
            </w:rPr>
            <w:t>6</w:t>
          </w:r>
          <w:r w:rsidRPr="009228E3">
            <w:rPr>
              <w:rFonts w:cs="Arial"/>
              <w:sz w:val="18"/>
              <w:szCs w:val="18"/>
            </w:rPr>
            <w:fldChar w:fldCharType="end"/>
          </w:r>
        </w:p>
      </w:tc>
    </w:tr>
  </w:tbl>
  <w:p w14:paraId="4E75FAEE" w14:textId="23A19065" w:rsidR="00541E65" w:rsidRPr="00C97476" w:rsidRDefault="00541E65" w:rsidP="00C2509B">
    <w:pPr>
      <w:pStyle w:val="Fuzeile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91C7A" w14:textId="77777777" w:rsidR="009D36AD" w:rsidRDefault="009D36AD" w:rsidP="00B34F39">
      <w:pPr>
        <w:spacing w:after="0" w:line="240" w:lineRule="auto"/>
      </w:pPr>
      <w:r>
        <w:separator/>
      </w:r>
    </w:p>
  </w:footnote>
  <w:footnote w:type="continuationSeparator" w:id="0">
    <w:p w14:paraId="05410C41" w14:textId="77777777" w:rsidR="009D36AD" w:rsidRDefault="009D36AD" w:rsidP="00B34F39">
      <w:pPr>
        <w:spacing w:after="0" w:line="240" w:lineRule="auto"/>
      </w:pPr>
      <w:r>
        <w:continuationSeparator/>
      </w:r>
    </w:p>
  </w:footnote>
  <w:footnote w:type="continuationNotice" w:id="1">
    <w:p w14:paraId="62AF08B9" w14:textId="77777777" w:rsidR="009D36AD" w:rsidRDefault="009D36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25"/>
      <w:gridCol w:w="1808"/>
      <w:gridCol w:w="1244"/>
      <w:gridCol w:w="3689"/>
      <w:gridCol w:w="695"/>
      <w:gridCol w:w="695"/>
    </w:tblGrid>
    <w:tr w:rsidR="005A61C4" w:rsidRPr="00C142A6" w14:paraId="505D32EF" w14:textId="77777777" w:rsidTr="005A61C4">
      <w:trPr>
        <w:trHeight w:val="580"/>
        <w:jc w:val="center"/>
      </w:trPr>
      <w:tc>
        <w:tcPr>
          <w:tcW w:w="8097" w:type="dxa"/>
          <w:gridSpan w:val="4"/>
          <w:tcBorders>
            <w:bottom w:val="single" w:sz="4" w:space="0" w:color="auto"/>
          </w:tcBorders>
          <w:vAlign w:val="center"/>
        </w:tcPr>
        <w:p w14:paraId="4AED0F59" w14:textId="77777777" w:rsidR="009B7E26" w:rsidRDefault="009B7E26" w:rsidP="00C142A6">
          <w:pPr>
            <w:spacing w:before="120"/>
            <w:ind w:right="249"/>
            <w:jc w:val="center"/>
            <w:rPr>
              <w:rFonts w:eastAsia="Times New Roman" w:cs="Arial"/>
              <w:sz w:val="28"/>
              <w:szCs w:val="28"/>
            </w:rPr>
          </w:pPr>
          <w:r>
            <w:rPr>
              <w:rFonts w:eastAsia="Times New Roman" w:cs="Arial"/>
              <w:sz w:val="28"/>
              <w:szCs w:val="28"/>
            </w:rPr>
            <w:t>Projekt Tiefengeothermie Potsdam Standort Süd</w:t>
          </w:r>
        </w:p>
        <w:p w14:paraId="6D2EBC9F" w14:textId="5E49A934" w:rsidR="005A61C4" w:rsidRPr="00C142A6" w:rsidRDefault="009B7E26" w:rsidP="00C142A6">
          <w:pPr>
            <w:spacing w:before="120"/>
            <w:ind w:right="249"/>
            <w:jc w:val="center"/>
            <w:rPr>
              <w:rFonts w:eastAsia="SimSun" w:cs="Arial"/>
              <w:sz w:val="28"/>
              <w:szCs w:val="28"/>
            </w:rPr>
          </w:pPr>
          <w:r>
            <w:rPr>
              <w:rFonts w:eastAsia="Times New Roman" w:cs="Arial"/>
              <w:sz w:val="28"/>
              <w:szCs w:val="28"/>
            </w:rPr>
            <w:t>und Gartenstraße</w:t>
          </w:r>
        </w:p>
      </w:tc>
      <w:tc>
        <w:tcPr>
          <w:tcW w:w="703" w:type="dxa"/>
          <w:vMerge w:val="restart"/>
        </w:tcPr>
        <w:p w14:paraId="41CC9703" w14:textId="249BACD1" w:rsidR="005A61C4" w:rsidRPr="00C142A6" w:rsidRDefault="007E36CB" w:rsidP="00E101F8">
          <w:pPr>
            <w:spacing w:before="120"/>
            <w:ind w:right="249"/>
            <w:jc w:val="right"/>
            <w:rPr>
              <w:rFonts w:cs="Arial"/>
              <w:b/>
              <w:noProof/>
            </w:rPr>
          </w:pPr>
          <w:r w:rsidRPr="007E36CB">
            <w:rPr>
              <w:rFonts w:cs="Arial"/>
              <w:b/>
              <w:noProof/>
              <w:sz w:val="14"/>
              <w:szCs w:val="14"/>
            </w:rPr>
            <w:t>Logo Lieferant</w:t>
          </w:r>
        </w:p>
      </w:tc>
      <w:tc>
        <w:tcPr>
          <w:tcW w:w="703" w:type="dxa"/>
          <w:vMerge w:val="restart"/>
          <w:tcBorders>
            <w:left w:val="single" w:sz="4" w:space="0" w:color="auto"/>
          </w:tcBorders>
        </w:tcPr>
        <w:p w14:paraId="694327DD" w14:textId="77777777" w:rsidR="005A61C4" w:rsidRPr="00C142A6" w:rsidRDefault="005A61C4" w:rsidP="00C142A6">
          <w:pPr>
            <w:spacing w:before="120"/>
            <w:ind w:right="249"/>
            <w:rPr>
              <w:rFonts w:eastAsia="Times New Roman" w:cs="Arial"/>
              <w:sz w:val="28"/>
              <w:szCs w:val="28"/>
              <w:lang w:val="en-US"/>
            </w:rPr>
          </w:pPr>
          <w:r w:rsidRPr="00C142A6">
            <w:rPr>
              <w:rFonts w:cs="Arial"/>
              <w:b/>
              <w:noProof/>
            </w:rPr>
            <w:drawing>
              <wp:anchor distT="0" distB="0" distL="114300" distR="114300" simplePos="0" relativeHeight="251671552" behindDoc="0" locked="1" layoutInCell="1" allowOverlap="1" wp14:anchorId="40952F6A" wp14:editId="46E66357">
                <wp:simplePos x="0" y="0"/>
                <wp:positionH relativeFrom="column">
                  <wp:posOffset>-3810</wp:posOffset>
                </wp:positionH>
                <wp:positionV relativeFrom="paragraph">
                  <wp:posOffset>73025</wp:posOffset>
                </wp:positionV>
                <wp:extent cx="331200" cy="644400"/>
                <wp:effectExtent l="0" t="0" r="0" b="3810"/>
                <wp:wrapNone/>
                <wp:docPr id="1175815245" name="Grafik 1175815245" descr="Ein Bild, das Text, Logo, Screenshot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 descr="Ein Bild, das Text, Logo, Screenshot, Schrift enthält.&#10;&#10;Automatisch generierte Beschreibu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1200" cy="64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A61C4" w:rsidRPr="00C142A6" w14:paraId="40A2C602" w14:textId="77777777" w:rsidTr="005A61C4">
      <w:tblPrEx>
        <w:tblBorders>
          <w:insideH w:val="none" w:sz="0" w:space="0" w:color="auto"/>
        </w:tblBorders>
      </w:tblPrEx>
      <w:trPr>
        <w:trHeight w:val="706"/>
        <w:jc w:val="center"/>
      </w:trPr>
      <w:tc>
        <w:tcPr>
          <w:tcW w:w="12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77D903" w14:textId="77777777" w:rsidR="005A61C4" w:rsidRPr="00C142A6" w:rsidRDefault="005A61C4" w:rsidP="00C142A6">
          <w:pPr>
            <w:spacing w:before="120"/>
            <w:rPr>
              <w:rFonts w:eastAsia="SimSun" w:cs="Arial"/>
              <w:sz w:val="16"/>
              <w:szCs w:val="16"/>
            </w:rPr>
          </w:pPr>
          <w:r w:rsidRPr="00C142A6">
            <w:rPr>
              <w:rFonts w:eastAsia="SimSun" w:cs="Arial"/>
              <w:b/>
              <w:sz w:val="16"/>
              <w:szCs w:val="16"/>
            </w:rPr>
            <w:t xml:space="preserve">DOKUMENT NR. </w:t>
          </w:r>
        </w:p>
      </w:tc>
      <w:tc>
        <w:tcPr>
          <w:tcW w:w="18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CD07ED" w14:textId="54FEFC7E" w:rsidR="005A61C4" w:rsidRPr="0042700A" w:rsidRDefault="0042700A" w:rsidP="0042700A">
          <w:pPr>
            <w:spacing w:after="0"/>
            <w:rPr>
              <w:rFonts w:cs="Arial"/>
              <w:color w:val="000000"/>
              <w:sz w:val="20"/>
              <w:szCs w:val="20"/>
            </w:rPr>
          </w:pPr>
          <w:r w:rsidRPr="0042700A">
            <w:rPr>
              <w:rFonts w:cs="Arial"/>
              <w:color w:val="000000"/>
              <w:sz w:val="16"/>
              <w:szCs w:val="16"/>
            </w:rPr>
            <w:t>T0&amp;MDB030-001000-0</w:t>
          </w:r>
        </w:p>
      </w:tc>
      <w:tc>
        <w:tcPr>
          <w:tcW w:w="126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B60602" w14:textId="1176ED49" w:rsidR="005A61C4" w:rsidRPr="00C142A6" w:rsidRDefault="005A61C4" w:rsidP="00C142A6">
          <w:pPr>
            <w:spacing w:before="120"/>
            <w:rPr>
              <w:rFonts w:eastAsia="SimSun" w:cs="Arial"/>
              <w:sz w:val="16"/>
              <w:szCs w:val="16"/>
            </w:rPr>
          </w:pPr>
          <w:r w:rsidRPr="00C142A6">
            <w:rPr>
              <w:rFonts w:eastAsia="SimSun" w:cs="Arial"/>
              <w:b/>
              <w:sz w:val="16"/>
              <w:szCs w:val="16"/>
            </w:rPr>
            <w:t xml:space="preserve">DOKUMENT </w:t>
          </w:r>
          <w:r>
            <w:rPr>
              <w:rFonts w:eastAsia="SimSun" w:cs="Arial"/>
              <w:b/>
              <w:sz w:val="16"/>
              <w:szCs w:val="16"/>
            </w:rPr>
            <w:t>TITEL</w:t>
          </w:r>
        </w:p>
      </w:tc>
      <w:tc>
        <w:tcPr>
          <w:tcW w:w="375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0115EC2" w14:textId="459F1CB1" w:rsidR="005A61C4" w:rsidRPr="00C142A6" w:rsidRDefault="0042700A" w:rsidP="00C142A6">
          <w:pPr>
            <w:jc w:val="left"/>
            <w:rPr>
              <w:rFonts w:eastAsia="SimSun" w:cs="Arial"/>
              <w:sz w:val="16"/>
              <w:szCs w:val="16"/>
            </w:rPr>
          </w:pPr>
          <w:r>
            <w:rPr>
              <w:rFonts w:eastAsia="SimSun" w:cs="Arial"/>
              <w:sz w:val="16"/>
              <w:szCs w:val="16"/>
            </w:rPr>
            <w:t>Vorlage Systembeschreibung</w:t>
          </w:r>
        </w:p>
      </w:tc>
      <w:tc>
        <w:tcPr>
          <w:tcW w:w="703" w:type="dxa"/>
          <w:vMerge/>
          <w:tcBorders>
            <w:bottom w:val="single" w:sz="4" w:space="0" w:color="auto"/>
          </w:tcBorders>
        </w:tcPr>
        <w:p w14:paraId="43B3066E" w14:textId="77777777" w:rsidR="005A61C4" w:rsidRPr="00C142A6" w:rsidRDefault="005A61C4" w:rsidP="00C142A6">
          <w:pPr>
            <w:spacing w:line="240" w:lineRule="auto"/>
            <w:rPr>
              <w:rFonts w:eastAsia="SimSun" w:cs="Arial"/>
              <w:sz w:val="18"/>
              <w:szCs w:val="18"/>
            </w:rPr>
          </w:pPr>
        </w:p>
      </w:tc>
      <w:tc>
        <w:tcPr>
          <w:tcW w:w="703" w:type="dxa"/>
          <w:vMerge/>
          <w:tcBorders>
            <w:left w:val="single" w:sz="4" w:space="0" w:color="auto"/>
            <w:bottom w:val="single" w:sz="4" w:space="0" w:color="auto"/>
          </w:tcBorders>
        </w:tcPr>
        <w:p w14:paraId="517640DA" w14:textId="77777777" w:rsidR="005A61C4" w:rsidRPr="00C142A6" w:rsidRDefault="005A61C4" w:rsidP="00C142A6">
          <w:pPr>
            <w:spacing w:line="240" w:lineRule="auto"/>
            <w:rPr>
              <w:rFonts w:eastAsia="SimSun" w:cs="Arial"/>
              <w:sz w:val="18"/>
              <w:szCs w:val="18"/>
            </w:rPr>
          </w:pPr>
        </w:p>
      </w:tc>
    </w:tr>
  </w:tbl>
  <w:p w14:paraId="4A750960" w14:textId="77777777" w:rsidR="00B34F39" w:rsidRPr="00C142A6" w:rsidRDefault="00B34F39" w:rsidP="00192E90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A45"/>
    <w:multiLevelType w:val="hybridMultilevel"/>
    <w:tmpl w:val="D17E6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13C32"/>
    <w:multiLevelType w:val="hybridMultilevel"/>
    <w:tmpl w:val="2B967E0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23616"/>
    <w:multiLevelType w:val="hybridMultilevel"/>
    <w:tmpl w:val="4CEEA30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6A04F2"/>
    <w:multiLevelType w:val="multilevel"/>
    <w:tmpl w:val="2E0877FE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lang w:val="de-D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1701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4" w15:restartNumberingAfterBreak="0">
    <w:nsid w:val="1C384447"/>
    <w:multiLevelType w:val="hybridMultilevel"/>
    <w:tmpl w:val="1716157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A10B430">
      <w:numFmt w:val="bullet"/>
      <w:lvlText w:val="•"/>
      <w:lvlJc w:val="left"/>
      <w:pPr>
        <w:ind w:left="2178" w:hanging="750"/>
      </w:pPr>
      <w:rPr>
        <w:rFonts w:ascii="Arial" w:eastAsia="Times New Roman" w:hAnsi="Arial" w:cs="Arial" w:hint="default"/>
      </w:rPr>
    </w:lvl>
    <w:lvl w:ilvl="2" w:tplc="EE8E3BC8">
      <w:numFmt w:val="bullet"/>
      <w:lvlText w:val="−"/>
      <w:lvlJc w:val="left"/>
      <w:pPr>
        <w:ind w:left="2508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FDC7A9F"/>
    <w:multiLevelType w:val="hybridMultilevel"/>
    <w:tmpl w:val="0706A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164A8"/>
    <w:multiLevelType w:val="hybridMultilevel"/>
    <w:tmpl w:val="AE5A3642"/>
    <w:lvl w:ilvl="0" w:tplc="8918EB88">
      <w:start w:val="1"/>
      <w:numFmt w:val="bullet"/>
      <w:pStyle w:val="AufzhlungPunkt2Ebe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94795"/>
    <w:multiLevelType w:val="hybridMultilevel"/>
    <w:tmpl w:val="CA56BBE2"/>
    <w:lvl w:ilvl="0" w:tplc="AEF47A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ED020BC"/>
    <w:multiLevelType w:val="hybridMultilevel"/>
    <w:tmpl w:val="0EECE47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6319F9"/>
    <w:multiLevelType w:val="hybridMultilevel"/>
    <w:tmpl w:val="8C8A1CD2"/>
    <w:lvl w:ilvl="0" w:tplc="A57028E6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9E977A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54D28A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50BCD"/>
    <w:multiLevelType w:val="hybridMultilevel"/>
    <w:tmpl w:val="597089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11D67"/>
    <w:multiLevelType w:val="multilevel"/>
    <w:tmpl w:val="A2FAF48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60F0E96"/>
    <w:multiLevelType w:val="hybridMultilevel"/>
    <w:tmpl w:val="C1A8F4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44FB9"/>
    <w:multiLevelType w:val="hybridMultilevel"/>
    <w:tmpl w:val="E7901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45B03"/>
    <w:multiLevelType w:val="hybridMultilevel"/>
    <w:tmpl w:val="9F900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D3D0C"/>
    <w:multiLevelType w:val="hybridMultilevel"/>
    <w:tmpl w:val="50AC6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F3C23"/>
    <w:multiLevelType w:val="hybridMultilevel"/>
    <w:tmpl w:val="A358F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25B0F"/>
    <w:multiLevelType w:val="hybridMultilevel"/>
    <w:tmpl w:val="ECDE9DA6"/>
    <w:lvl w:ilvl="0" w:tplc="C8FC29A2">
      <w:start w:val="1"/>
      <w:numFmt w:val="bullet"/>
      <w:pStyle w:val="Blickfa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AA9FA">
      <w:start w:val="1"/>
      <w:numFmt w:val="bullet"/>
      <w:pStyle w:val="Blickfang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90CD5"/>
    <w:multiLevelType w:val="multilevel"/>
    <w:tmpl w:val="6C080AF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9CB32D7"/>
    <w:multiLevelType w:val="hybridMultilevel"/>
    <w:tmpl w:val="50DC7E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A147E"/>
    <w:multiLevelType w:val="hybridMultilevel"/>
    <w:tmpl w:val="B8D08D5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3717EA"/>
    <w:multiLevelType w:val="hybridMultilevel"/>
    <w:tmpl w:val="2CF88D5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B022E9B"/>
    <w:multiLevelType w:val="hybridMultilevel"/>
    <w:tmpl w:val="E79017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6459B5"/>
    <w:multiLevelType w:val="hybridMultilevel"/>
    <w:tmpl w:val="9544BA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C4740"/>
    <w:multiLevelType w:val="hybridMultilevel"/>
    <w:tmpl w:val="5EA4380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5D1343D"/>
    <w:multiLevelType w:val="hybridMultilevel"/>
    <w:tmpl w:val="CE84433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95918E6"/>
    <w:multiLevelType w:val="hybridMultilevel"/>
    <w:tmpl w:val="CFB4AD5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A8B729D"/>
    <w:multiLevelType w:val="hybridMultilevel"/>
    <w:tmpl w:val="7A6291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71014"/>
    <w:multiLevelType w:val="hybridMultilevel"/>
    <w:tmpl w:val="E7901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86975">
    <w:abstractNumId w:val="18"/>
  </w:num>
  <w:num w:numId="2" w16cid:durableId="567956932">
    <w:abstractNumId w:val="9"/>
  </w:num>
  <w:num w:numId="3" w16cid:durableId="607154163">
    <w:abstractNumId w:val="18"/>
  </w:num>
  <w:num w:numId="4" w16cid:durableId="539630261">
    <w:abstractNumId w:val="9"/>
  </w:num>
  <w:num w:numId="5" w16cid:durableId="1492672685">
    <w:abstractNumId w:val="10"/>
  </w:num>
  <w:num w:numId="6" w16cid:durableId="1155879301">
    <w:abstractNumId w:val="7"/>
  </w:num>
  <w:num w:numId="7" w16cid:durableId="177276585">
    <w:abstractNumId w:val="22"/>
  </w:num>
  <w:num w:numId="8" w16cid:durableId="863060600">
    <w:abstractNumId w:val="11"/>
  </w:num>
  <w:num w:numId="9" w16cid:durableId="632297618">
    <w:abstractNumId w:val="28"/>
  </w:num>
  <w:num w:numId="10" w16cid:durableId="244539910">
    <w:abstractNumId w:val="13"/>
  </w:num>
  <w:num w:numId="11" w16cid:durableId="1873491501">
    <w:abstractNumId w:val="2"/>
  </w:num>
  <w:num w:numId="12" w16cid:durableId="1386761711">
    <w:abstractNumId w:val="4"/>
  </w:num>
  <w:num w:numId="13" w16cid:durableId="51344279">
    <w:abstractNumId w:val="24"/>
  </w:num>
  <w:num w:numId="14" w16cid:durableId="1899587892">
    <w:abstractNumId w:val="20"/>
  </w:num>
  <w:num w:numId="15" w16cid:durableId="898247852">
    <w:abstractNumId w:val="21"/>
  </w:num>
  <w:num w:numId="16" w16cid:durableId="1579515837">
    <w:abstractNumId w:val="0"/>
  </w:num>
  <w:num w:numId="17" w16cid:durableId="252394116">
    <w:abstractNumId w:val="15"/>
  </w:num>
  <w:num w:numId="18" w16cid:durableId="992638742">
    <w:abstractNumId w:val="19"/>
  </w:num>
  <w:num w:numId="19" w16cid:durableId="179320101">
    <w:abstractNumId w:val="3"/>
  </w:num>
  <w:num w:numId="20" w16cid:durableId="201133112">
    <w:abstractNumId w:val="12"/>
  </w:num>
  <w:num w:numId="21" w16cid:durableId="524096877">
    <w:abstractNumId w:val="16"/>
  </w:num>
  <w:num w:numId="22" w16cid:durableId="422184441">
    <w:abstractNumId w:val="17"/>
  </w:num>
  <w:num w:numId="23" w16cid:durableId="410153927">
    <w:abstractNumId w:val="14"/>
  </w:num>
  <w:num w:numId="24" w16cid:durableId="221405724">
    <w:abstractNumId w:val="26"/>
  </w:num>
  <w:num w:numId="25" w16cid:durableId="1190610892">
    <w:abstractNumId w:val="8"/>
  </w:num>
  <w:num w:numId="26" w16cid:durableId="1312297357">
    <w:abstractNumId w:val="1"/>
  </w:num>
  <w:num w:numId="27" w16cid:durableId="827400493">
    <w:abstractNumId w:val="23"/>
  </w:num>
  <w:num w:numId="28" w16cid:durableId="1310935801">
    <w:abstractNumId w:val="27"/>
  </w:num>
  <w:num w:numId="29" w16cid:durableId="425734267">
    <w:abstractNumId w:val="18"/>
  </w:num>
  <w:num w:numId="30" w16cid:durableId="1874535641">
    <w:abstractNumId w:val="18"/>
  </w:num>
  <w:num w:numId="31" w16cid:durableId="1408528904">
    <w:abstractNumId w:val="25"/>
  </w:num>
  <w:num w:numId="32" w16cid:durableId="1546988736">
    <w:abstractNumId w:val="18"/>
  </w:num>
  <w:num w:numId="33" w16cid:durableId="1160148185">
    <w:abstractNumId w:val="18"/>
  </w:num>
  <w:num w:numId="34" w16cid:durableId="1368481976">
    <w:abstractNumId w:val="18"/>
  </w:num>
  <w:num w:numId="35" w16cid:durableId="1999992838">
    <w:abstractNumId w:val="18"/>
  </w:num>
  <w:num w:numId="36" w16cid:durableId="1190141705">
    <w:abstractNumId w:val="18"/>
  </w:num>
  <w:num w:numId="37" w16cid:durableId="1125932595">
    <w:abstractNumId w:val="5"/>
  </w:num>
  <w:num w:numId="38" w16cid:durableId="2064477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61"/>
    <w:rsid w:val="000027BE"/>
    <w:rsid w:val="00003A2F"/>
    <w:rsid w:val="00003B95"/>
    <w:rsid w:val="00003D51"/>
    <w:rsid w:val="00003F6D"/>
    <w:rsid w:val="00004F1A"/>
    <w:rsid w:val="00006BF8"/>
    <w:rsid w:val="00011381"/>
    <w:rsid w:val="00011E6C"/>
    <w:rsid w:val="000125DD"/>
    <w:rsid w:val="00012825"/>
    <w:rsid w:val="0002372E"/>
    <w:rsid w:val="00025A99"/>
    <w:rsid w:val="00027E3F"/>
    <w:rsid w:val="000309F9"/>
    <w:rsid w:val="000355E0"/>
    <w:rsid w:val="00036C57"/>
    <w:rsid w:val="000414D6"/>
    <w:rsid w:val="00043C7A"/>
    <w:rsid w:val="00046BDF"/>
    <w:rsid w:val="00050FFB"/>
    <w:rsid w:val="0005509D"/>
    <w:rsid w:val="00061359"/>
    <w:rsid w:val="0006485A"/>
    <w:rsid w:val="00064E9C"/>
    <w:rsid w:val="00064F26"/>
    <w:rsid w:val="0007149F"/>
    <w:rsid w:val="000729AE"/>
    <w:rsid w:val="000739CA"/>
    <w:rsid w:val="00087C95"/>
    <w:rsid w:val="00087CB5"/>
    <w:rsid w:val="000901C9"/>
    <w:rsid w:val="00093A74"/>
    <w:rsid w:val="00094654"/>
    <w:rsid w:val="00096258"/>
    <w:rsid w:val="000A160A"/>
    <w:rsid w:val="000A507D"/>
    <w:rsid w:val="000A6A78"/>
    <w:rsid w:val="000C6372"/>
    <w:rsid w:val="000C6C15"/>
    <w:rsid w:val="000E0E18"/>
    <w:rsid w:val="000E236A"/>
    <w:rsid w:val="000E4B3E"/>
    <w:rsid w:val="000F0FD7"/>
    <w:rsid w:val="000F7984"/>
    <w:rsid w:val="001108F8"/>
    <w:rsid w:val="00110AAB"/>
    <w:rsid w:val="0011500C"/>
    <w:rsid w:val="00116319"/>
    <w:rsid w:val="001208B1"/>
    <w:rsid w:val="00121C84"/>
    <w:rsid w:val="00122DF9"/>
    <w:rsid w:val="00124378"/>
    <w:rsid w:val="00126331"/>
    <w:rsid w:val="00131294"/>
    <w:rsid w:val="00133502"/>
    <w:rsid w:val="00135D83"/>
    <w:rsid w:val="0014480D"/>
    <w:rsid w:val="0014499B"/>
    <w:rsid w:val="00146429"/>
    <w:rsid w:val="00146C55"/>
    <w:rsid w:val="00151284"/>
    <w:rsid w:val="00151643"/>
    <w:rsid w:val="001538F4"/>
    <w:rsid w:val="001578BF"/>
    <w:rsid w:val="00157F27"/>
    <w:rsid w:val="00160487"/>
    <w:rsid w:val="00160787"/>
    <w:rsid w:val="00164F61"/>
    <w:rsid w:val="00166107"/>
    <w:rsid w:val="0016710E"/>
    <w:rsid w:val="00173131"/>
    <w:rsid w:val="00175694"/>
    <w:rsid w:val="001757EE"/>
    <w:rsid w:val="001769DF"/>
    <w:rsid w:val="00181BB9"/>
    <w:rsid w:val="00181F34"/>
    <w:rsid w:val="00182475"/>
    <w:rsid w:val="001849F1"/>
    <w:rsid w:val="00186549"/>
    <w:rsid w:val="00190853"/>
    <w:rsid w:val="00192E90"/>
    <w:rsid w:val="00193FB3"/>
    <w:rsid w:val="001960F8"/>
    <w:rsid w:val="001A459F"/>
    <w:rsid w:val="001B46D3"/>
    <w:rsid w:val="001B5ABF"/>
    <w:rsid w:val="001B76F3"/>
    <w:rsid w:val="001C2688"/>
    <w:rsid w:val="001C6117"/>
    <w:rsid w:val="001C7F74"/>
    <w:rsid w:val="001D071E"/>
    <w:rsid w:val="001D2FFE"/>
    <w:rsid w:val="001D6F29"/>
    <w:rsid w:val="001E6522"/>
    <w:rsid w:val="001F2BBD"/>
    <w:rsid w:val="001F2DE5"/>
    <w:rsid w:val="001F4A2D"/>
    <w:rsid w:val="001F7F85"/>
    <w:rsid w:val="0020057F"/>
    <w:rsid w:val="002048FF"/>
    <w:rsid w:val="00206329"/>
    <w:rsid w:val="0021370E"/>
    <w:rsid w:val="0021722E"/>
    <w:rsid w:val="002211A0"/>
    <w:rsid w:val="00222159"/>
    <w:rsid w:val="00223A60"/>
    <w:rsid w:val="00224670"/>
    <w:rsid w:val="00224FD6"/>
    <w:rsid w:val="00226587"/>
    <w:rsid w:val="0022747F"/>
    <w:rsid w:val="00230646"/>
    <w:rsid w:val="00231E78"/>
    <w:rsid w:val="00232D50"/>
    <w:rsid w:val="002363DF"/>
    <w:rsid w:val="00236E3B"/>
    <w:rsid w:val="00246041"/>
    <w:rsid w:val="00250EB5"/>
    <w:rsid w:val="002530C7"/>
    <w:rsid w:val="00255217"/>
    <w:rsid w:val="00257F4B"/>
    <w:rsid w:val="002644FC"/>
    <w:rsid w:val="002709A3"/>
    <w:rsid w:val="002738A9"/>
    <w:rsid w:val="00273A63"/>
    <w:rsid w:val="0027522D"/>
    <w:rsid w:val="002905A3"/>
    <w:rsid w:val="00292ABC"/>
    <w:rsid w:val="002945AE"/>
    <w:rsid w:val="00297E44"/>
    <w:rsid w:val="002A0781"/>
    <w:rsid w:val="002A350D"/>
    <w:rsid w:val="002A3683"/>
    <w:rsid w:val="002A443F"/>
    <w:rsid w:val="002A5097"/>
    <w:rsid w:val="002A7F10"/>
    <w:rsid w:val="002B4835"/>
    <w:rsid w:val="002B5A56"/>
    <w:rsid w:val="002C04C9"/>
    <w:rsid w:val="002C12ED"/>
    <w:rsid w:val="002C333C"/>
    <w:rsid w:val="002C6C13"/>
    <w:rsid w:val="002D485F"/>
    <w:rsid w:val="002E1513"/>
    <w:rsid w:val="002E1C6A"/>
    <w:rsid w:val="002E3863"/>
    <w:rsid w:val="002E3B51"/>
    <w:rsid w:val="002E4DC9"/>
    <w:rsid w:val="002E6A4A"/>
    <w:rsid w:val="002F0D8F"/>
    <w:rsid w:val="002F5B96"/>
    <w:rsid w:val="002F6062"/>
    <w:rsid w:val="00300FA6"/>
    <w:rsid w:val="00304F26"/>
    <w:rsid w:val="00307875"/>
    <w:rsid w:val="0031137B"/>
    <w:rsid w:val="00314CFE"/>
    <w:rsid w:val="00316C0F"/>
    <w:rsid w:val="00317BBC"/>
    <w:rsid w:val="00324C87"/>
    <w:rsid w:val="00324EEF"/>
    <w:rsid w:val="003270B2"/>
    <w:rsid w:val="0032738A"/>
    <w:rsid w:val="00336044"/>
    <w:rsid w:val="00336E54"/>
    <w:rsid w:val="003436BB"/>
    <w:rsid w:val="0034439D"/>
    <w:rsid w:val="00345100"/>
    <w:rsid w:val="0034608A"/>
    <w:rsid w:val="00352BB8"/>
    <w:rsid w:val="00354C03"/>
    <w:rsid w:val="00356199"/>
    <w:rsid w:val="00361EDD"/>
    <w:rsid w:val="003704FC"/>
    <w:rsid w:val="00373D61"/>
    <w:rsid w:val="00374A9D"/>
    <w:rsid w:val="0037730A"/>
    <w:rsid w:val="00377652"/>
    <w:rsid w:val="00381B5F"/>
    <w:rsid w:val="003844E1"/>
    <w:rsid w:val="00384A62"/>
    <w:rsid w:val="00386B65"/>
    <w:rsid w:val="00386C73"/>
    <w:rsid w:val="00387357"/>
    <w:rsid w:val="00387EB4"/>
    <w:rsid w:val="0039048B"/>
    <w:rsid w:val="0039071E"/>
    <w:rsid w:val="003908B2"/>
    <w:rsid w:val="00391526"/>
    <w:rsid w:val="00394468"/>
    <w:rsid w:val="00396A20"/>
    <w:rsid w:val="003A0AD2"/>
    <w:rsid w:val="003A2694"/>
    <w:rsid w:val="003A2C65"/>
    <w:rsid w:val="003B5BC9"/>
    <w:rsid w:val="003B69C8"/>
    <w:rsid w:val="003C436C"/>
    <w:rsid w:val="003C4A22"/>
    <w:rsid w:val="003C4B68"/>
    <w:rsid w:val="003D235F"/>
    <w:rsid w:val="003D2848"/>
    <w:rsid w:val="003D4318"/>
    <w:rsid w:val="003D77FF"/>
    <w:rsid w:val="003E65A7"/>
    <w:rsid w:val="003F3F2D"/>
    <w:rsid w:val="003F6340"/>
    <w:rsid w:val="00404196"/>
    <w:rsid w:val="00404F19"/>
    <w:rsid w:val="00410FEC"/>
    <w:rsid w:val="00422F7D"/>
    <w:rsid w:val="00424EF2"/>
    <w:rsid w:val="00425315"/>
    <w:rsid w:val="0042700A"/>
    <w:rsid w:val="004310E9"/>
    <w:rsid w:val="00436122"/>
    <w:rsid w:val="004456ED"/>
    <w:rsid w:val="00450276"/>
    <w:rsid w:val="00452607"/>
    <w:rsid w:val="004544AA"/>
    <w:rsid w:val="00460BBA"/>
    <w:rsid w:val="004611DE"/>
    <w:rsid w:val="00462D5C"/>
    <w:rsid w:val="004662A3"/>
    <w:rsid w:val="004726BC"/>
    <w:rsid w:val="00473484"/>
    <w:rsid w:val="00477124"/>
    <w:rsid w:val="00481899"/>
    <w:rsid w:val="00493411"/>
    <w:rsid w:val="00494AA1"/>
    <w:rsid w:val="00495A8C"/>
    <w:rsid w:val="004963F8"/>
    <w:rsid w:val="004970C5"/>
    <w:rsid w:val="00497F63"/>
    <w:rsid w:val="004A25F5"/>
    <w:rsid w:val="004A34B0"/>
    <w:rsid w:val="004A3833"/>
    <w:rsid w:val="004A4353"/>
    <w:rsid w:val="004A4F64"/>
    <w:rsid w:val="004B3D55"/>
    <w:rsid w:val="004D69B1"/>
    <w:rsid w:val="004D72A3"/>
    <w:rsid w:val="004E12B9"/>
    <w:rsid w:val="004E3C1E"/>
    <w:rsid w:val="004E5B0C"/>
    <w:rsid w:val="004E7D29"/>
    <w:rsid w:val="004F0874"/>
    <w:rsid w:val="004F7E11"/>
    <w:rsid w:val="00504084"/>
    <w:rsid w:val="00514CDD"/>
    <w:rsid w:val="00520589"/>
    <w:rsid w:val="00520C35"/>
    <w:rsid w:val="0052228D"/>
    <w:rsid w:val="00532C1F"/>
    <w:rsid w:val="005342F0"/>
    <w:rsid w:val="00535091"/>
    <w:rsid w:val="00537C7E"/>
    <w:rsid w:val="00541326"/>
    <w:rsid w:val="00541E65"/>
    <w:rsid w:val="00543E95"/>
    <w:rsid w:val="005557B3"/>
    <w:rsid w:val="00577CF3"/>
    <w:rsid w:val="00587FF2"/>
    <w:rsid w:val="00595D5B"/>
    <w:rsid w:val="00597FFC"/>
    <w:rsid w:val="005A1583"/>
    <w:rsid w:val="005A4925"/>
    <w:rsid w:val="005A5D53"/>
    <w:rsid w:val="005A61C4"/>
    <w:rsid w:val="005A6E04"/>
    <w:rsid w:val="005A714C"/>
    <w:rsid w:val="005B1080"/>
    <w:rsid w:val="005B3EC6"/>
    <w:rsid w:val="005B77A3"/>
    <w:rsid w:val="005C135F"/>
    <w:rsid w:val="005D53CA"/>
    <w:rsid w:val="005D58AC"/>
    <w:rsid w:val="005E4C34"/>
    <w:rsid w:val="005E53FC"/>
    <w:rsid w:val="005E6196"/>
    <w:rsid w:val="005F2676"/>
    <w:rsid w:val="005F59A1"/>
    <w:rsid w:val="005F629C"/>
    <w:rsid w:val="00603A0E"/>
    <w:rsid w:val="00604915"/>
    <w:rsid w:val="00604A82"/>
    <w:rsid w:val="00607CFF"/>
    <w:rsid w:val="00614B07"/>
    <w:rsid w:val="0061692B"/>
    <w:rsid w:val="00617806"/>
    <w:rsid w:val="00617B0C"/>
    <w:rsid w:val="00620A4E"/>
    <w:rsid w:val="00621C7F"/>
    <w:rsid w:val="006230EC"/>
    <w:rsid w:val="00625618"/>
    <w:rsid w:val="0062627F"/>
    <w:rsid w:val="00626549"/>
    <w:rsid w:val="00631C28"/>
    <w:rsid w:val="00635276"/>
    <w:rsid w:val="00642D92"/>
    <w:rsid w:val="0064305D"/>
    <w:rsid w:val="00653604"/>
    <w:rsid w:val="00660906"/>
    <w:rsid w:val="00660C7B"/>
    <w:rsid w:val="006669D9"/>
    <w:rsid w:val="00671386"/>
    <w:rsid w:val="006719C0"/>
    <w:rsid w:val="00674A70"/>
    <w:rsid w:val="00674F8D"/>
    <w:rsid w:val="0067587F"/>
    <w:rsid w:val="0067694D"/>
    <w:rsid w:val="0068141D"/>
    <w:rsid w:val="0068259F"/>
    <w:rsid w:val="00686AE2"/>
    <w:rsid w:val="00692A15"/>
    <w:rsid w:val="00692F2B"/>
    <w:rsid w:val="006A00DF"/>
    <w:rsid w:val="006B15F4"/>
    <w:rsid w:val="006C1C32"/>
    <w:rsid w:val="006C25B0"/>
    <w:rsid w:val="006C7C1A"/>
    <w:rsid w:val="006D094D"/>
    <w:rsid w:val="006D35C2"/>
    <w:rsid w:val="006D3652"/>
    <w:rsid w:val="006E05C5"/>
    <w:rsid w:val="006E0F0D"/>
    <w:rsid w:val="006E1C1C"/>
    <w:rsid w:val="006E3AE0"/>
    <w:rsid w:val="006E433D"/>
    <w:rsid w:val="006F29FE"/>
    <w:rsid w:val="006F4699"/>
    <w:rsid w:val="006F58A7"/>
    <w:rsid w:val="00700EE1"/>
    <w:rsid w:val="00701452"/>
    <w:rsid w:val="00701698"/>
    <w:rsid w:val="0070603D"/>
    <w:rsid w:val="00710A68"/>
    <w:rsid w:val="00713C81"/>
    <w:rsid w:val="00713E78"/>
    <w:rsid w:val="007146C3"/>
    <w:rsid w:val="00714F7A"/>
    <w:rsid w:val="00717E84"/>
    <w:rsid w:val="00723669"/>
    <w:rsid w:val="007251FB"/>
    <w:rsid w:val="00733090"/>
    <w:rsid w:val="00733D8A"/>
    <w:rsid w:val="00741066"/>
    <w:rsid w:val="0074160A"/>
    <w:rsid w:val="00750737"/>
    <w:rsid w:val="00750EF8"/>
    <w:rsid w:val="00751244"/>
    <w:rsid w:val="00751A7A"/>
    <w:rsid w:val="0075461B"/>
    <w:rsid w:val="00757AF7"/>
    <w:rsid w:val="00764809"/>
    <w:rsid w:val="00764E5D"/>
    <w:rsid w:val="00770A21"/>
    <w:rsid w:val="00775B7F"/>
    <w:rsid w:val="007772A4"/>
    <w:rsid w:val="00780E2B"/>
    <w:rsid w:val="00780FC1"/>
    <w:rsid w:val="00785F73"/>
    <w:rsid w:val="00786BA5"/>
    <w:rsid w:val="007910A5"/>
    <w:rsid w:val="00794A1E"/>
    <w:rsid w:val="007A3A18"/>
    <w:rsid w:val="007A6E59"/>
    <w:rsid w:val="007A70B0"/>
    <w:rsid w:val="007B0930"/>
    <w:rsid w:val="007B1DDE"/>
    <w:rsid w:val="007B3F65"/>
    <w:rsid w:val="007B7092"/>
    <w:rsid w:val="007B7641"/>
    <w:rsid w:val="007C2B85"/>
    <w:rsid w:val="007C2C72"/>
    <w:rsid w:val="007C3A68"/>
    <w:rsid w:val="007D168B"/>
    <w:rsid w:val="007D1941"/>
    <w:rsid w:val="007D2A8F"/>
    <w:rsid w:val="007D785C"/>
    <w:rsid w:val="007E095A"/>
    <w:rsid w:val="007E25A4"/>
    <w:rsid w:val="007E36CB"/>
    <w:rsid w:val="007E52B0"/>
    <w:rsid w:val="007E5DA5"/>
    <w:rsid w:val="007F4508"/>
    <w:rsid w:val="007F62A6"/>
    <w:rsid w:val="007F6412"/>
    <w:rsid w:val="00801285"/>
    <w:rsid w:val="0080345F"/>
    <w:rsid w:val="00807EF6"/>
    <w:rsid w:val="00810153"/>
    <w:rsid w:val="00811605"/>
    <w:rsid w:val="00811DE1"/>
    <w:rsid w:val="00812EDF"/>
    <w:rsid w:val="00815CF2"/>
    <w:rsid w:val="008219D1"/>
    <w:rsid w:val="00824108"/>
    <w:rsid w:val="00824695"/>
    <w:rsid w:val="00824EA4"/>
    <w:rsid w:val="00825464"/>
    <w:rsid w:val="00826F05"/>
    <w:rsid w:val="00827F8D"/>
    <w:rsid w:val="00831234"/>
    <w:rsid w:val="008371E8"/>
    <w:rsid w:val="008461D8"/>
    <w:rsid w:val="0085093A"/>
    <w:rsid w:val="008560F3"/>
    <w:rsid w:val="00856650"/>
    <w:rsid w:val="00857378"/>
    <w:rsid w:val="00860B28"/>
    <w:rsid w:val="00862A1F"/>
    <w:rsid w:val="0086604F"/>
    <w:rsid w:val="00873AE0"/>
    <w:rsid w:val="00881601"/>
    <w:rsid w:val="0088674D"/>
    <w:rsid w:val="00887003"/>
    <w:rsid w:val="00890BE4"/>
    <w:rsid w:val="00892506"/>
    <w:rsid w:val="0089766F"/>
    <w:rsid w:val="008A16F2"/>
    <w:rsid w:val="008B115B"/>
    <w:rsid w:val="008B164A"/>
    <w:rsid w:val="008B74FB"/>
    <w:rsid w:val="008B77DE"/>
    <w:rsid w:val="008C4EC6"/>
    <w:rsid w:val="008C5CAB"/>
    <w:rsid w:val="008C6951"/>
    <w:rsid w:val="008C6D36"/>
    <w:rsid w:val="008C73B2"/>
    <w:rsid w:val="008C7985"/>
    <w:rsid w:val="008D2C71"/>
    <w:rsid w:val="008D39EB"/>
    <w:rsid w:val="008D476C"/>
    <w:rsid w:val="008D4D4F"/>
    <w:rsid w:val="008D5025"/>
    <w:rsid w:val="008D74AA"/>
    <w:rsid w:val="008E45E4"/>
    <w:rsid w:val="008E4B80"/>
    <w:rsid w:val="008E51A6"/>
    <w:rsid w:val="008E721B"/>
    <w:rsid w:val="008F0330"/>
    <w:rsid w:val="008F30C6"/>
    <w:rsid w:val="008F47F4"/>
    <w:rsid w:val="008F5207"/>
    <w:rsid w:val="008F6B82"/>
    <w:rsid w:val="00901F4E"/>
    <w:rsid w:val="009021C9"/>
    <w:rsid w:val="00903102"/>
    <w:rsid w:val="00904165"/>
    <w:rsid w:val="00904B7D"/>
    <w:rsid w:val="00911AAE"/>
    <w:rsid w:val="009143E8"/>
    <w:rsid w:val="0091617A"/>
    <w:rsid w:val="00917EBD"/>
    <w:rsid w:val="009228E3"/>
    <w:rsid w:val="00924BFA"/>
    <w:rsid w:val="00926505"/>
    <w:rsid w:val="0092776D"/>
    <w:rsid w:val="0093008C"/>
    <w:rsid w:val="00930498"/>
    <w:rsid w:val="00936364"/>
    <w:rsid w:val="00940878"/>
    <w:rsid w:val="00942BF5"/>
    <w:rsid w:val="00946D2B"/>
    <w:rsid w:val="0095138A"/>
    <w:rsid w:val="00951A89"/>
    <w:rsid w:val="0095441D"/>
    <w:rsid w:val="009555F4"/>
    <w:rsid w:val="00960FB2"/>
    <w:rsid w:val="00961D26"/>
    <w:rsid w:val="00972641"/>
    <w:rsid w:val="00972D77"/>
    <w:rsid w:val="0098230D"/>
    <w:rsid w:val="00982543"/>
    <w:rsid w:val="00982CF1"/>
    <w:rsid w:val="009836C7"/>
    <w:rsid w:val="00990217"/>
    <w:rsid w:val="00991347"/>
    <w:rsid w:val="00991F4C"/>
    <w:rsid w:val="00996733"/>
    <w:rsid w:val="0099681C"/>
    <w:rsid w:val="009A45C7"/>
    <w:rsid w:val="009B1DF6"/>
    <w:rsid w:val="009B2CFB"/>
    <w:rsid w:val="009B3D45"/>
    <w:rsid w:val="009B7E26"/>
    <w:rsid w:val="009C0F2C"/>
    <w:rsid w:val="009C1315"/>
    <w:rsid w:val="009C2282"/>
    <w:rsid w:val="009C3D79"/>
    <w:rsid w:val="009C4A42"/>
    <w:rsid w:val="009D17DF"/>
    <w:rsid w:val="009D2898"/>
    <w:rsid w:val="009D36AD"/>
    <w:rsid w:val="009D44F3"/>
    <w:rsid w:val="009D7B94"/>
    <w:rsid w:val="009E787D"/>
    <w:rsid w:val="009E7B79"/>
    <w:rsid w:val="009E7CE7"/>
    <w:rsid w:val="009E7F99"/>
    <w:rsid w:val="009F032D"/>
    <w:rsid w:val="009F0C2F"/>
    <w:rsid w:val="009F178B"/>
    <w:rsid w:val="009F328F"/>
    <w:rsid w:val="009F4422"/>
    <w:rsid w:val="009F443F"/>
    <w:rsid w:val="009F5CE9"/>
    <w:rsid w:val="00A001DB"/>
    <w:rsid w:val="00A021EB"/>
    <w:rsid w:val="00A050FA"/>
    <w:rsid w:val="00A07C16"/>
    <w:rsid w:val="00A12478"/>
    <w:rsid w:val="00A1296B"/>
    <w:rsid w:val="00A15145"/>
    <w:rsid w:val="00A165BC"/>
    <w:rsid w:val="00A367B7"/>
    <w:rsid w:val="00A41300"/>
    <w:rsid w:val="00A422E8"/>
    <w:rsid w:val="00A43552"/>
    <w:rsid w:val="00A451A2"/>
    <w:rsid w:val="00A455F5"/>
    <w:rsid w:val="00A56E54"/>
    <w:rsid w:val="00A61306"/>
    <w:rsid w:val="00A6181A"/>
    <w:rsid w:val="00A6221F"/>
    <w:rsid w:val="00A62838"/>
    <w:rsid w:val="00A64D14"/>
    <w:rsid w:val="00A7067F"/>
    <w:rsid w:val="00A77C69"/>
    <w:rsid w:val="00A804DE"/>
    <w:rsid w:val="00A80DAE"/>
    <w:rsid w:val="00A817A4"/>
    <w:rsid w:val="00A8547A"/>
    <w:rsid w:val="00A87226"/>
    <w:rsid w:val="00A91891"/>
    <w:rsid w:val="00A918EA"/>
    <w:rsid w:val="00A929F3"/>
    <w:rsid w:val="00A934FF"/>
    <w:rsid w:val="00A975BC"/>
    <w:rsid w:val="00AA1D43"/>
    <w:rsid w:val="00AA40B4"/>
    <w:rsid w:val="00AA68FB"/>
    <w:rsid w:val="00AA6A26"/>
    <w:rsid w:val="00AB0C01"/>
    <w:rsid w:val="00AB127A"/>
    <w:rsid w:val="00AB151A"/>
    <w:rsid w:val="00AB1D61"/>
    <w:rsid w:val="00AB3ED8"/>
    <w:rsid w:val="00AB5A89"/>
    <w:rsid w:val="00AB6D46"/>
    <w:rsid w:val="00AD4217"/>
    <w:rsid w:val="00AD465B"/>
    <w:rsid w:val="00AE68DE"/>
    <w:rsid w:val="00AF1CA5"/>
    <w:rsid w:val="00AF7063"/>
    <w:rsid w:val="00B016BE"/>
    <w:rsid w:val="00B04412"/>
    <w:rsid w:val="00B05AE3"/>
    <w:rsid w:val="00B078F8"/>
    <w:rsid w:val="00B079AD"/>
    <w:rsid w:val="00B13CF3"/>
    <w:rsid w:val="00B2737D"/>
    <w:rsid w:val="00B27C72"/>
    <w:rsid w:val="00B3115B"/>
    <w:rsid w:val="00B3387E"/>
    <w:rsid w:val="00B338D1"/>
    <w:rsid w:val="00B34F39"/>
    <w:rsid w:val="00B40E46"/>
    <w:rsid w:val="00B42749"/>
    <w:rsid w:val="00B43721"/>
    <w:rsid w:val="00B5130D"/>
    <w:rsid w:val="00B5322A"/>
    <w:rsid w:val="00B55B85"/>
    <w:rsid w:val="00B55D1F"/>
    <w:rsid w:val="00B60C59"/>
    <w:rsid w:val="00B658C8"/>
    <w:rsid w:val="00B67D1E"/>
    <w:rsid w:val="00B734A7"/>
    <w:rsid w:val="00B739FF"/>
    <w:rsid w:val="00B742B5"/>
    <w:rsid w:val="00B7620C"/>
    <w:rsid w:val="00B770B1"/>
    <w:rsid w:val="00B84777"/>
    <w:rsid w:val="00B9074D"/>
    <w:rsid w:val="00B9239A"/>
    <w:rsid w:val="00B93406"/>
    <w:rsid w:val="00B9440E"/>
    <w:rsid w:val="00B96B54"/>
    <w:rsid w:val="00BA688C"/>
    <w:rsid w:val="00BA7BC4"/>
    <w:rsid w:val="00BB17CA"/>
    <w:rsid w:val="00BB2F46"/>
    <w:rsid w:val="00BB4F63"/>
    <w:rsid w:val="00BB6176"/>
    <w:rsid w:val="00BB69F8"/>
    <w:rsid w:val="00BC0077"/>
    <w:rsid w:val="00BC06C8"/>
    <w:rsid w:val="00BC2E63"/>
    <w:rsid w:val="00BD2EF1"/>
    <w:rsid w:val="00BD4422"/>
    <w:rsid w:val="00BE484B"/>
    <w:rsid w:val="00BE4DCF"/>
    <w:rsid w:val="00BF1F34"/>
    <w:rsid w:val="00BF22AF"/>
    <w:rsid w:val="00BF433F"/>
    <w:rsid w:val="00BF6064"/>
    <w:rsid w:val="00BF6CBF"/>
    <w:rsid w:val="00C0494E"/>
    <w:rsid w:val="00C0732E"/>
    <w:rsid w:val="00C142A6"/>
    <w:rsid w:val="00C15883"/>
    <w:rsid w:val="00C214BF"/>
    <w:rsid w:val="00C21A86"/>
    <w:rsid w:val="00C24526"/>
    <w:rsid w:val="00C2509B"/>
    <w:rsid w:val="00C267B8"/>
    <w:rsid w:val="00C26E21"/>
    <w:rsid w:val="00C27849"/>
    <w:rsid w:val="00C336E6"/>
    <w:rsid w:val="00C33C35"/>
    <w:rsid w:val="00C3562A"/>
    <w:rsid w:val="00C35ECC"/>
    <w:rsid w:val="00C40E3A"/>
    <w:rsid w:val="00C43530"/>
    <w:rsid w:val="00C452FC"/>
    <w:rsid w:val="00C47103"/>
    <w:rsid w:val="00C517C2"/>
    <w:rsid w:val="00C5522B"/>
    <w:rsid w:val="00C55A17"/>
    <w:rsid w:val="00C564FE"/>
    <w:rsid w:val="00C6285C"/>
    <w:rsid w:val="00C67604"/>
    <w:rsid w:val="00C70614"/>
    <w:rsid w:val="00C71661"/>
    <w:rsid w:val="00C72063"/>
    <w:rsid w:val="00C74DCC"/>
    <w:rsid w:val="00C76C6C"/>
    <w:rsid w:val="00C85025"/>
    <w:rsid w:val="00C9058A"/>
    <w:rsid w:val="00C95F98"/>
    <w:rsid w:val="00C96136"/>
    <w:rsid w:val="00C97476"/>
    <w:rsid w:val="00CA0982"/>
    <w:rsid w:val="00CA2923"/>
    <w:rsid w:val="00CA7614"/>
    <w:rsid w:val="00CB4BEC"/>
    <w:rsid w:val="00CC4360"/>
    <w:rsid w:val="00CC4A03"/>
    <w:rsid w:val="00CD0500"/>
    <w:rsid w:val="00CD78FA"/>
    <w:rsid w:val="00CE0F59"/>
    <w:rsid w:val="00CE3FAD"/>
    <w:rsid w:val="00CF0264"/>
    <w:rsid w:val="00CF3A04"/>
    <w:rsid w:val="00CF50BA"/>
    <w:rsid w:val="00CF6924"/>
    <w:rsid w:val="00CF7C42"/>
    <w:rsid w:val="00D00AB6"/>
    <w:rsid w:val="00D01097"/>
    <w:rsid w:val="00D01B4B"/>
    <w:rsid w:val="00D0749B"/>
    <w:rsid w:val="00D14394"/>
    <w:rsid w:val="00D15C9F"/>
    <w:rsid w:val="00D2249C"/>
    <w:rsid w:val="00D23950"/>
    <w:rsid w:val="00D304C0"/>
    <w:rsid w:val="00D3066D"/>
    <w:rsid w:val="00D3263F"/>
    <w:rsid w:val="00D40A2B"/>
    <w:rsid w:val="00D44638"/>
    <w:rsid w:val="00D500C4"/>
    <w:rsid w:val="00D50237"/>
    <w:rsid w:val="00D508E6"/>
    <w:rsid w:val="00D52FAB"/>
    <w:rsid w:val="00D542EA"/>
    <w:rsid w:val="00D57CDB"/>
    <w:rsid w:val="00D61007"/>
    <w:rsid w:val="00D61B44"/>
    <w:rsid w:val="00D64D01"/>
    <w:rsid w:val="00D67F1E"/>
    <w:rsid w:val="00D73A32"/>
    <w:rsid w:val="00D81CD3"/>
    <w:rsid w:val="00D81FE2"/>
    <w:rsid w:val="00D86F93"/>
    <w:rsid w:val="00D903A2"/>
    <w:rsid w:val="00D91AE9"/>
    <w:rsid w:val="00D93A1F"/>
    <w:rsid w:val="00D93CD4"/>
    <w:rsid w:val="00D93DF6"/>
    <w:rsid w:val="00D95D4D"/>
    <w:rsid w:val="00DA0DC3"/>
    <w:rsid w:val="00DA360E"/>
    <w:rsid w:val="00DA50AA"/>
    <w:rsid w:val="00DB1456"/>
    <w:rsid w:val="00DB5C88"/>
    <w:rsid w:val="00DC2C23"/>
    <w:rsid w:val="00DC4A7D"/>
    <w:rsid w:val="00DC79A9"/>
    <w:rsid w:val="00DC7DA6"/>
    <w:rsid w:val="00DD4454"/>
    <w:rsid w:val="00DD61D4"/>
    <w:rsid w:val="00DD6DF0"/>
    <w:rsid w:val="00DD74AC"/>
    <w:rsid w:val="00DE418B"/>
    <w:rsid w:val="00DE765F"/>
    <w:rsid w:val="00DF5365"/>
    <w:rsid w:val="00DF5889"/>
    <w:rsid w:val="00DF5E74"/>
    <w:rsid w:val="00DF6768"/>
    <w:rsid w:val="00DF6F00"/>
    <w:rsid w:val="00E038DE"/>
    <w:rsid w:val="00E0443A"/>
    <w:rsid w:val="00E048FF"/>
    <w:rsid w:val="00E101F8"/>
    <w:rsid w:val="00E10A00"/>
    <w:rsid w:val="00E13BD6"/>
    <w:rsid w:val="00E13EB8"/>
    <w:rsid w:val="00E14391"/>
    <w:rsid w:val="00E21E5A"/>
    <w:rsid w:val="00E23F3F"/>
    <w:rsid w:val="00E255F9"/>
    <w:rsid w:val="00E34E6A"/>
    <w:rsid w:val="00E36257"/>
    <w:rsid w:val="00E41EDA"/>
    <w:rsid w:val="00E4724E"/>
    <w:rsid w:val="00E5089B"/>
    <w:rsid w:val="00E55397"/>
    <w:rsid w:val="00E5739A"/>
    <w:rsid w:val="00E57926"/>
    <w:rsid w:val="00E61456"/>
    <w:rsid w:val="00E666D5"/>
    <w:rsid w:val="00E71882"/>
    <w:rsid w:val="00E73A95"/>
    <w:rsid w:val="00E84579"/>
    <w:rsid w:val="00E847DF"/>
    <w:rsid w:val="00E91314"/>
    <w:rsid w:val="00E93A5F"/>
    <w:rsid w:val="00E93AA0"/>
    <w:rsid w:val="00E942A5"/>
    <w:rsid w:val="00EA01D9"/>
    <w:rsid w:val="00EA2D1F"/>
    <w:rsid w:val="00EA39E3"/>
    <w:rsid w:val="00EA43C0"/>
    <w:rsid w:val="00EA50BA"/>
    <w:rsid w:val="00EB4333"/>
    <w:rsid w:val="00EB58F5"/>
    <w:rsid w:val="00EB609C"/>
    <w:rsid w:val="00EC6B9F"/>
    <w:rsid w:val="00EC7CF0"/>
    <w:rsid w:val="00ED0D1A"/>
    <w:rsid w:val="00EE056C"/>
    <w:rsid w:val="00EE2568"/>
    <w:rsid w:val="00EE2BF8"/>
    <w:rsid w:val="00EE2D41"/>
    <w:rsid w:val="00EE44CE"/>
    <w:rsid w:val="00EE46EA"/>
    <w:rsid w:val="00EE4944"/>
    <w:rsid w:val="00EE4971"/>
    <w:rsid w:val="00EE54EB"/>
    <w:rsid w:val="00EE5F0D"/>
    <w:rsid w:val="00EF093E"/>
    <w:rsid w:val="00EF1F0A"/>
    <w:rsid w:val="00EF30E4"/>
    <w:rsid w:val="00EF3B75"/>
    <w:rsid w:val="00EF4544"/>
    <w:rsid w:val="00EF6832"/>
    <w:rsid w:val="00EF68D3"/>
    <w:rsid w:val="00EF712E"/>
    <w:rsid w:val="00EF7C7A"/>
    <w:rsid w:val="00F01A55"/>
    <w:rsid w:val="00F039FB"/>
    <w:rsid w:val="00F078C6"/>
    <w:rsid w:val="00F107B2"/>
    <w:rsid w:val="00F13925"/>
    <w:rsid w:val="00F14DD3"/>
    <w:rsid w:val="00F14F28"/>
    <w:rsid w:val="00F15AB7"/>
    <w:rsid w:val="00F165E3"/>
    <w:rsid w:val="00F17B5F"/>
    <w:rsid w:val="00F2317D"/>
    <w:rsid w:val="00F340B1"/>
    <w:rsid w:val="00F34DAF"/>
    <w:rsid w:val="00F37835"/>
    <w:rsid w:val="00F45E73"/>
    <w:rsid w:val="00F50D5B"/>
    <w:rsid w:val="00F51917"/>
    <w:rsid w:val="00F52534"/>
    <w:rsid w:val="00F54601"/>
    <w:rsid w:val="00F54B47"/>
    <w:rsid w:val="00F5717A"/>
    <w:rsid w:val="00F57F7F"/>
    <w:rsid w:val="00F64920"/>
    <w:rsid w:val="00F677C3"/>
    <w:rsid w:val="00F7644E"/>
    <w:rsid w:val="00F80800"/>
    <w:rsid w:val="00F81870"/>
    <w:rsid w:val="00F82B78"/>
    <w:rsid w:val="00F83841"/>
    <w:rsid w:val="00F85F37"/>
    <w:rsid w:val="00F85FB2"/>
    <w:rsid w:val="00F86AF1"/>
    <w:rsid w:val="00F87104"/>
    <w:rsid w:val="00F9118D"/>
    <w:rsid w:val="00F92D33"/>
    <w:rsid w:val="00F97406"/>
    <w:rsid w:val="00F9771C"/>
    <w:rsid w:val="00F97EFF"/>
    <w:rsid w:val="00FB3971"/>
    <w:rsid w:val="00FB7503"/>
    <w:rsid w:val="00FC2C37"/>
    <w:rsid w:val="00FC3A76"/>
    <w:rsid w:val="00FD191D"/>
    <w:rsid w:val="00FD40C1"/>
    <w:rsid w:val="00FD4D8F"/>
    <w:rsid w:val="00FE432C"/>
    <w:rsid w:val="00FE7AF0"/>
    <w:rsid w:val="00FF34CF"/>
    <w:rsid w:val="00FF3759"/>
    <w:rsid w:val="00FF5ACC"/>
    <w:rsid w:val="00FF60EE"/>
    <w:rsid w:val="11E92DFB"/>
    <w:rsid w:val="13BAD5FA"/>
    <w:rsid w:val="1C563E3A"/>
    <w:rsid w:val="28DF8B9B"/>
    <w:rsid w:val="2C76D8C5"/>
    <w:rsid w:val="31DE50EA"/>
    <w:rsid w:val="34CA0A51"/>
    <w:rsid w:val="4998C002"/>
    <w:rsid w:val="4B438185"/>
    <w:rsid w:val="4F4A1D7D"/>
    <w:rsid w:val="6AA45F6A"/>
    <w:rsid w:val="77060C49"/>
    <w:rsid w:val="77A3CDA3"/>
    <w:rsid w:val="7C089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B60EB"/>
  <w15:docId w15:val="{FCCE1020-C1CD-478B-A12F-9CC2B28A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54EB"/>
    <w:pPr>
      <w:spacing w:after="120"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6604F"/>
    <w:pPr>
      <w:widowControl w:val="0"/>
      <w:numPr>
        <w:numId w:val="1"/>
      </w:numPr>
      <w:spacing w:before="480"/>
      <w:ind w:left="431" w:hanging="431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Überschrift 2Angebot,2,u2"/>
    <w:basedOn w:val="Standard"/>
    <w:next w:val="Standard"/>
    <w:link w:val="berschrift2Zchn"/>
    <w:uiPriority w:val="9"/>
    <w:unhideWhenUsed/>
    <w:qFormat/>
    <w:rsid w:val="0086604F"/>
    <w:pPr>
      <w:widowControl w:val="0"/>
      <w:numPr>
        <w:ilvl w:val="1"/>
        <w:numId w:val="1"/>
      </w:numPr>
      <w:spacing w:before="32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Überschrift 3Angebot,3"/>
    <w:basedOn w:val="Standard"/>
    <w:next w:val="Standard"/>
    <w:link w:val="berschrift3Zchn"/>
    <w:uiPriority w:val="9"/>
    <w:unhideWhenUsed/>
    <w:qFormat/>
    <w:rsid w:val="0086604F"/>
    <w:pPr>
      <w:widowControl w:val="0"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aliases w:val="4"/>
    <w:basedOn w:val="Standard"/>
    <w:next w:val="Standard"/>
    <w:link w:val="berschrift4Zchn"/>
    <w:uiPriority w:val="9"/>
    <w:unhideWhenUsed/>
    <w:qFormat/>
    <w:rsid w:val="0088674D"/>
    <w:pPr>
      <w:widowControl w:val="0"/>
      <w:numPr>
        <w:ilvl w:val="3"/>
        <w:numId w:val="1"/>
      </w:numPr>
      <w:spacing w:before="200"/>
      <w:ind w:left="862" w:hanging="862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aliases w:val="5"/>
    <w:basedOn w:val="Standard"/>
    <w:next w:val="Standard"/>
    <w:link w:val="berschrift5Zchn"/>
    <w:uiPriority w:val="9"/>
    <w:unhideWhenUsed/>
    <w:qFormat/>
    <w:rsid w:val="00C97476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</w:rPr>
  </w:style>
  <w:style w:type="paragraph" w:styleId="berschrift6">
    <w:name w:val="heading 6"/>
    <w:aliases w:val="6"/>
    <w:basedOn w:val="Standard"/>
    <w:next w:val="Standard"/>
    <w:link w:val="berschrift6Zchn"/>
    <w:uiPriority w:val="9"/>
    <w:unhideWhenUsed/>
    <w:qFormat/>
    <w:rsid w:val="00C9747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aliases w:val="7"/>
    <w:basedOn w:val="Standard"/>
    <w:next w:val="Standard"/>
    <w:link w:val="berschrift7Zchn"/>
    <w:uiPriority w:val="9"/>
    <w:unhideWhenUsed/>
    <w:qFormat/>
    <w:rsid w:val="00C9747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aliases w:val="8"/>
    <w:basedOn w:val="Standard"/>
    <w:next w:val="Standard"/>
    <w:link w:val="berschrift8Zchn"/>
    <w:uiPriority w:val="9"/>
    <w:unhideWhenUsed/>
    <w:qFormat/>
    <w:rsid w:val="00C9747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aliases w:val="9"/>
    <w:basedOn w:val="Standard"/>
    <w:next w:val="Standard"/>
    <w:link w:val="berschrift9Zchn"/>
    <w:uiPriority w:val="9"/>
    <w:unhideWhenUsed/>
    <w:qFormat/>
    <w:rsid w:val="00C9747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4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4F39"/>
  </w:style>
  <w:style w:type="paragraph" w:styleId="Fuzeile">
    <w:name w:val="footer"/>
    <w:basedOn w:val="Standard"/>
    <w:link w:val="FuzeileZchn"/>
    <w:uiPriority w:val="99"/>
    <w:unhideWhenUsed/>
    <w:rsid w:val="00B34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4F39"/>
  </w:style>
  <w:style w:type="table" w:styleId="Tabellenraster">
    <w:name w:val="Table Grid"/>
    <w:basedOn w:val="NormaleTabelle"/>
    <w:rsid w:val="00B34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4F39"/>
    <w:rPr>
      <w:rFonts w:ascii="Tahoma" w:hAnsi="Tahoma" w:cs="Tahoma"/>
      <w:sz w:val="16"/>
      <w:szCs w:val="16"/>
    </w:rPr>
  </w:style>
  <w:style w:type="paragraph" w:customStyle="1" w:styleId="KopfzeileDocu-No">
    <w:name w:val="Kopfzeile_Docu-No."/>
    <w:basedOn w:val="Kopfzeile"/>
    <w:qFormat/>
    <w:rsid w:val="00B34F39"/>
    <w:pPr>
      <w:spacing w:before="120"/>
    </w:pPr>
    <w:rPr>
      <w:rFonts w:eastAsia="Times New Roman" w:cs="Arial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6604F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aliases w:val="Überschrift 2Angebot Zchn,2 Zchn,u2 Zchn"/>
    <w:basedOn w:val="Absatz-Standardschriftart"/>
    <w:link w:val="berschrift2"/>
    <w:uiPriority w:val="9"/>
    <w:rsid w:val="0086604F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Überschrift 3Angebot Zchn,3 Zchn"/>
    <w:basedOn w:val="Absatz-Standardschriftart"/>
    <w:link w:val="berschrift3"/>
    <w:uiPriority w:val="9"/>
    <w:rsid w:val="0086604F"/>
    <w:rPr>
      <w:rFonts w:ascii="Arial" w:eastAsiaTheme="majorEastAsia" w:hAnsi="Arial" w:cstheme="majorBidi"/>
      <w:b/>
      <w:bCs/>
    </w:rPr>
  </w:style>
  <w:style w:type="character" w:customStyle="1" w:styleId="berschrift4Zchn">
    <w:name w:val="Überschrift 4 Zchn"/>
    <w:aliases w:val="4 Zchn"/>
    <w:basedOn w:val="Absatz-Standardschriftart"/>
    <w:link w:val="berschrift4"/>
    <w:uiPriority w:val="9"/>
    <w:rsid w:val="0088674D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aliases w:val="5 Zchn"/>
    <w:basedOn w:val="Absatz-Standardschriftart"/>
    <w:link w:val="berschrift5"/>
    <w:uiPriority w:val="9"/>
    <w:rsid w:val="00C97476"/>
    <w:rPr>
      <w:rFonts w:ascii="Arial" w:eastAsiaTheme="majorEastAsia" w:hAnsi="Arial" w:cstheme="majorBidi"/>
    </w:rPr>
  </w:style>
  <w:style w:type="character" w:customStyle="1" w:styleId="berschrift6Zchn">
    <w:name w:val="Überschrift 6 Zchn"/>
    <w:aliases w:val="6 Zchn"/>
    <w:basedOn w:val="Absatz-Standardschriftart"/>
    <w:link w:val="berschrift6"/>
    <w:uiPriority w:val="9"/>
    <w:semiHidden/>
    <w:rsid w:val="00C974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aliases w:val="7 Zchn"/>
    <w:basedOn w:val="Absatz-Standardschriftart"/>
    <w:link w:val="berschrift7"/>
    <w:uiPriority w:val="9"/>
    <w:semiHidden/>
    <w:rsid w:val="00C974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aliases w:val="8 Zchn"/>
    <w:basedOn w:val="Absatz-Standardschriftart"/>
    <w:link w:val="berschrift8"/>
    <w:uiPriority w:val="9"/>
    <w:semiHidden/>
    <w:rsid w:val="00C974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aliases w:val="9 Zchn"/>
    <w:basedOn w:val="Absatz-Standardschriftart"/>
    <w:link w:val="berschrift9"/>
    <w:uiPriority w:val="9"/>
    <w:semiHidden/>
    <w:rsid w:val="00C974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173131"/>
    <w:pPr>
      <w:tabs>
        <w:tab w:val="left" w:pos="624"/>
        <w:tab w:val="right" w:leader="dot" w:pos="9062"/>
      </w:tabs>
      <w:spacing w:before="240"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F107B2"/>
    <w:pPr>
      <w:tabs>
        <w:tab w:val="left" w:pos="1077"/>
        <w:tab w:val="right" w:leader="dot" w:pos="9062"/>
      </w:tabs>
      <w:spacing w:after="100"/>
      <w:ind w:left="170"/>
    </w:pPr>
  </w:style>
  <w:style w:type="paragraph" w:styleId="Verzeichnis3">
    <w:name w:val="toc 3"/>
    <w:basedOn w:val="Standard"/>
    <w:next w:val="Standard"/>
    <w:autoRedefine/>
    <w:uiPriority w:val="39"/>
    <w:unhideWhenUsed/>
    <w:rsid w:val="002F5B96"/>
    <w:pPr>
      <w:tabs>
        <w:tab w:val="left" w:pos="1361"/>
        <w:tab w:val="right" w:leader="dot" w:pos="9062"/>
      </w:tabs>
      <w:spacing w:after="100"/>
      <w:ind w:left="340"/>
    </w:pPr>
  </w:style>
  <w:style w:type="paragraph" w:styleId="Verzeichnis4">
    <w:name w:val="toc 4"/>
    <w:basedOn w:val="Standard"/>
    <w:next w:val="Standard"/>
    <w:autoRedefine/>
    <w:uiPriority w:val="39"/>
    <w:unhideWhenUsed/>
    <w:rsid w:val="00926505"/>
    <w:pPr>
      <w:tabs>
        <w:tab w:val="left" w:pos="1531"/>
        <w:tab w:val="right" w:leader="dot" w:pos="9062"/>
      </w:tabs>
      <w:spacing w:after="100"/>
      <w:ind w:left="510"/>
    </w:pPr>
  </w:style>
  <w:style w:type="paragraph" w:styleId="Verzeichnis5">
    <w:name w:val="toc 5"/>
    <w:basedOn w:val="Standard"/>
    <w:next w:val="Standard"/>
    <w:autoRedefine/>
    <w:uiPriority w:val="39"/>
    <w:unhideWhenUsed/>
    <w:rsid w:val="00926505"/>
    <w:pPr>
      <w:tabs>
        <w:tab w:val="left" w:pos="1701"/>
        <w:tab w:val="right" w:leader="dot" w:pos="9062"/>
      </w:tabs>
      <w:spacing w:after="100"/>
      <w:ind w:left="680"/>
    </w:pPr>
  </w:style>
  <w:style w:type="character" w:styleId="Hyperlink">
    <w:name w:val="Hyperlink"/>
    <w:basedOn w:val="Absatz-Standardschriftart"/>
    <w:uiPriority w:val="99"/>
    <w:unhideWhenUsed/>
    <w:rsid w:val="00C97476"/>
    <w:rPr>
      <w:color w:val="0000FF" w:themeColor="hyperlink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EE54EB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EF6832"/>
    <w:pPr>
      <w:spacing w:after="200" w:line="240" w:lineRule="auto"/>
    </w:pPr>
    <w:rPr>
      <w:b/>
      <w:bCs/>
      <w:sz w:val="18"/>
      <w:szCs w:val="18"/>
    </w:rPr>
  </w:style>
  <w:style w:type="paragraph" w:customStyle="1" w:styleId="Bullet1">
    <w:name w:val="Bullet 1"/>
    <w:basedOn w:val="Listenabsatz"/>
    <w:link w:val="Bullet1Zchn"/>
    <w:qFormat/>
    <w:rsid w:val="00887003"/>
    <w:pPr>
      <w:numPr>
        <w:numId w:val="2"/>
      </w:numPr>
    </w:pPr>
    <w:rPr>
      <w:lang w:val="en-US"/>
    </w:rPr>
  </w:style>
  <w:style w:type="paragraph" w:customStyle="1" w:styleId="Bullet2">
    <w:name w:val="Bullet 2"/>
    <w:basedOn w:val="Listenabsatz"/>
    <w:link w:val="Bullet2Zchn"/>
    <w:qFormat/>
    <w:rsid w:val="00887003"/>
    <w:pPr>
      <w:numPr>
        <w:ilvl w:val="1"/>
        <w:numId w:val="2"/>
      </w:numPr>
    </w:pPr>
    <w:rPr>
      <w:lang w:val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87003"/>
    <w:rPr>
      <w:rFonts w:ascii="Arial" w:hAnsi="Arial"/>
    </w:rPr>
  </w:style>
  <w:style w:type="character" w:customStyle="1" w:styleId="Bullet1Zchn">
    <w:name w:val="Bullet 1 Zchn"/>
    <w:basedOn w:val="ListenabsatzZchn"/>
    <w:link w:val="Bullet1"/>
    <w:rsid w:val="00887003"/>
    <w:rPr>
      <w:rFonts w:ascii="Arial" w:hAnsi="Arial"/>
      <w:lang w:val="en-US"/>
    </w:rPr>
  </w:style>
  <w:style w:type="paragraph" w:customStyle="1" w:styleId="Bullet3">
    <w:name w:val="Bullet 3"/>
    <w:basedOn w:val="Listenabsatz"/>
    <w:link w:val="Bullet3Zchn"/>
    <w:qFormat/>
    <w:rsid w:val="00887003"/>
    <w:pPr>
      <w:numPr>
        <w:ilvl w:val="2"/>
        <w:numId w:val="2"/>
      </w:numPr>
    </w:pPr>
    <w:rPr>
      <w:lang w:val="en-US"/>
    </w:rPr>
  </w:style>
  <w:style w:type="character" w:customStyle="1" w:styleId="Bullet2Zchn">
    <w:name w:val="Bullet 2 Zchn"/>
    <w:basedOn w:val="ListenabsatzZchn"/>
    <w:link w:val="Bullet2"/>
    <w:rsid w:val="00887003"/>
    <w:rPr>
      <w:rFonts w:ascii="Arial" w:hAnsi="Arial"/>
      <w:lang w:val="en-US"/>
    </w:rPr>
  </w:style>
  <w:style w:type="character" w:customStyle="1" w:styleId="Bullet3Zchn">
    <w:name w:val="Bullet 3 Zchn"/>
    <w:basedOn w:val="ListenabsatzZchn"/>
    <w:link w:val="Bullet3"/>
    <w:rsid w:val="00887003"/>
    <w:rPr>
      <w:rFonts w:ascii="Arial" w:hAnsi="Arial"/>
      <w:lang w:val="en-US"/>
    </w:rPr>
  </w:style>
  <w:style w:type="paragraph" w:customStyle="1" w:styleId="StandardFett">
    <w:name w:val="Standard_Fett"/>
    <w:basedOn w:val="Standard"/>
    <w:qFormat/>
    <w:rsid w:val="007F4508"/>
    <w:pPr>
      <w:spacing w:before="60" w:after="60" w:line="240" w:lineRule="auto"/>
      <w:jc w:val="left"/>
    </w:pPr>
    <w:rPr>
      <w:rFonts w:eastAsia="Times New Roman" w:cs="Arial"/>
      <w:b/>
      <w:sz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7F4508"/>
  </w:style>
  <w:style w:type="character" w:styleId="Kommentarzeichen">
    <w:name w:val="annotation reference"/>
    <w:basedOn w:val="Absatz-Standardschriftart"/>
    <w:uiPriority w:val="99"/>
    <w:unhideWhenUsed/>
    <w:rsid w:val="008461D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A492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A492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492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4925"/>
    <w:rPr>
      <w:rFonts w:ascii="Arial" w:hAnsi="Arial"/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41E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03A0E"/>
    <w:rPr>
      <w:color w:val="800080" w:themeColor="followedHyperlink"/>
      <w:u w:val="single"/>
    </w:rPr>
  </w:style>
  <w:style w:type="paragraph" w:customStyle="1" w:styleId="Aufzhlung">
    <w:name w:val="Aufzählung"/>
    <w:basedOn w:val="Standard"/>
    <w:qFormat/>
    <w:rsid w:val="00D67F1E"/>
    <w:pPr>
      <w:spacing w:after="0" w:line="240" w:lineRule="auto"/>
      <w:ind w:left="850" w:hanging="283"/>
      <w:jc w:val="left"/>
    </w:pPr>
    <w:rPr>
      <w:rFonts w:eastAsia="Times New Roman" w:cs="Times New Roman"/>
      <w:szCs w:val="20"/>
    </w:rPr>
  </w:style>
  <w:style w:type="table" w:customStyle="1" w:styleId="Tabellenraster11">
    <w:name w:val="Tabellenraster11"/>
    <w:basedOn w:val="NormaleTabelle"/>
    <w:next w:val="Tabellenraster"/>
    <w:uiPriority w:val="59"/>
    <w:rsid w:val="008E4B80"/>
    <w:pPr>
      <w:spacing w:after="0" w:line="240" w:lineRule="auto"/>
    </w:pPr>
    <w:rPr>
      <w:rFonts w:asciiTheme="majorHAnsi" w:eastAsia="Times New Roman" w:hAnsiTheme="majorHAnsi" w:cstheme="majorBidi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292ABC"/>
    <w:pPr>
      <w:spacing w:after="0" w:line="240" w:lineRule="auto"/>
    </w:pPr>
    <w:rPr>
      <w:rFonts w:ascii="Arial" w:hAnsi="Arial"/>
    </w:rPr>
  </w:style>
  <w:style w:type="paragraph" w:customStyle="1" w:styleId="Blickfang2">
    <w:name w:val="Blickfang 2"/>
    <w:basedOn w:val="Blickfang"/>
    <w:qFormat/>
    <w:rsid w:val="00391526"/>
    <w:pPr>
      <w:numPr>
        <w:ilvl w:val="1"/>
      </w:numPr>
    </w:pPr>
  </w:style>
  <w:style w:type="paragraph" w:customStyle="1" w:styleId="Blickfang">
    <w:name w:val="Blickfang"/>
    <w:basedOn w:val="Standard"/>
    <w:qFormat/>
    <w:rsid w:val="00391526"/>
    <w:pPr>
      <w:numPr>
        <w:numId w:val="22"/>
      </w:numPr>
      <w:spacing w:before="120" w:line="240" w:lineRule="atLeast"/>
      <w:jc w:val="left"/>
    </w:pPr>
    <w:rPr>
      <w:rFonts w:eastAsia="Times New Roman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C4EC6"/>
    <w:pPr>
      <w:keepNext/>
      <w:keepLines/>
      <w:widowControl/>
      <w:numPr>
        <w:numId w:val="0"/>
      </w:numPr>
      <w:spacing w:before="240" w:after="0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customStyle="1" w:styleId="AufzhlungPunkt2Ebene">
    <w:name w:val="Aufzählung Punkt 2 Ebene"/>
    <w:basedOn w:val="Standard"/>
    <w:qFormat/>
    <w:rsid w:val="007E36CB"/>
    <w:pPr>
      <w:numPr>
        <w:numId w:val="38"/>
      </w:numPr>
      <w:spacing w:line="240" w:lineRule="auto"/>
      <w:jc w:val="left"/>
    </w:pPr>
    <w:rPr>
      <w:rFonts w:eastAsia="Times New Roman" w:cs="Arial"/>
      <w:szCs w:val="24"/>
      <w:lang w:eastAsia="de-DE"/>
    </w:rPr>
  </w:style>
  <w:style w:type="paragraph" w:customStyle="1" w:styleId="dltext">
    <w:name w:val="dl_text"/>
    <w:link w:val="dltextZchn"/>
    <w:qFormat/>
    <w:rsid w:val="007E36CB"/>
    <w:pPr>
      <w:tabs>
        <w:tab w:val="left" w:pos="709"/>
        <w:tab w:val="left" w:pos="964"/>
      </w:tabs>
      <w:spacing w:after="100" w:line="264" w:lineRule="auto"/>
      <w:jc w:val="both"/>
    </w:pPr>
    <w:rPr>
      <w:rFonts w:ascii="Arial" w:eastAsia="Times New Roman" w:hAnsi="Arial" w:cs="Arial"/>
      <w:color w:val="1D4477"/>
      <w:lang w:eastAsia="de-DE"/>
    </w:rPr>
  </w:style>
  <w:style w:type="character" w:customStyle="1" w:styleId="dltextZchn">
    <w:name w:val="dl_text Zchn"/>
    <w:basedOn w:val="Absatz-Standardschriftart"/>
    <w:link w:val="dltext"/>
    <w:rsid w:val="007E36CB"/>
    <w:rPr>
      <w:rFonts w:ascii="Arial" w:eastAsia="Times New Roman" w:hAnsi="Arial" w:cs="Arial"/>
      <w:color w:val="1D4477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lp\Documents\Benutzerdefinierte%20Office-Vorlagen\Vorlage_Word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a90b8b-416f-49e5-9cd5-9affa8870ad3">
      <Terms xmlns="http://schemas.microsoft.com/office/infopath/2007/PartnerControls"/>
    </lcf76f155ced4ddcb4097134ff3c332f>
    <TaxCatchAll xmlns="3107b891-0506-4f9d-927a-bccf26775ae1">
      <Value>1</Value>
      <Value>8</Value>
      <Value>21</Value>
    </TaxCatchAl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8E0EA1AB52E74E83C267F750920A9E" ma:contentTypeVersion="13" ma:contentTypeDescription="Ein neues Dokument erstellen." ma:contentTypeScope="" ma:versionID="296a235c58fd77112aae0ecfc4385178">
  <xsd:schema xmlns:xsd="http://www.w3.org/2001/XMLSchema" xmlns:xs="http://www.w3.org/2001/XMLSchema" xmlns:p="http://schemas.microsoft.com/office/2006/metadata/properties" xmlns:ns2="6da90b8b-416f-49e5-9cd5-9affa8870ad3" xmlns:ns3="3107b891-0506-4f9d-927a-bccf26775ae1" targetNamespace="http://schemas.microsoft.com/office/2006/metadata/properties" ma:root="true" ma:fieldsID="681013509d116e757ce97a5051279771" ns2:_="" ns3:_="">
    <xsd:import namespace="6da90b8b-416f-49e5-9cd5-9affa8870ad3"/>
    <xsd:import namespace="3107b891-0506-4f9d-927a-bccf26775a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90b8b-416f-49e5-9cd5-9affa8870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f6d833d-bd35-4e67-a15d-7bd29c8909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7b891-0506-4f9d-927a-bccf26775ae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4adefb-4433-4591-88e8-fec9b3600f6d}" ma:internalName="TaxCatchAll" ma:showField="CatchAllData" ma:web="3107b891-0506-4f9d-927a-bccf26775a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20D5B9-2F9E-4937-8555-F3F5D1423BDC}">
  <ds:schemaRefs>
    <ds:schemaRef ds:uri="3d7624c5-4d35-4804-8ac0-34ba81e05ae6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e317b96-fe5f-4a1c-8247-7c060a94de2a"/>
    <ds:schemaRef ds:uri="c03eb116-1e39-4069-8e52-87ad63364de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793B291-FEE5-4BB1-B6B1-4CCBD9E3C3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0C19ED-69F2-4348-ACC4-2B1EB55E0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5D5DF2-279C-4015-A9B5-D00154505255}"/>
</file>

<file path=docProps/app.xml><?xml version="1.0" encoding="utf-8"?>
<Properties xmlns="http://schemas.openxmlformats.org/officeDocument/2006/extended-properties" xmlns:vt="http://schemas.openxmlformats.org/officeDocument/2006/docPropsVTypes">
  <Template>Vorlage_Word</Template>
  <TotalTime>0</TotalTime>
  <Pages>15</Pages>
  <Words>1325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Bilfinger SE</Company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tobias.barth@envi-con.de</dc:creator>
  <cp:keywords/>
  <dc:description/>
  <cp:lastModifiedBy>Erler, Fabian</cp:lastModifiedBy>
  <cp:revision>13</cp:revision>
  <cp:lastPrinted>2025-12-01T13:25:00Z</cp:lastPrinted>
  <dcterms:created xsi:type="dcterms:W3CDTF">2024-11-28T15:24:00Z</dcterms:created>
  <dcterms:modified xsi:type="dcterms:W3CDTF">2025-12-01T13:27:00Z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0x0101004B8E0EA1AB52E74E83C267F750920A9E</vt:lpwstr>
  </property>
  <property fmtid="{D5CDD505-2E9C-101B-9397-08002B2CF9AE}" pid="3" name="MediaServiceImageTags">
    <vt:lpwstr/>
  </property>
  <property fmtid="{D5CDD505-2E9C-101B-9397-08002B2CF9AE}" pid="4" name="Beschaffung">
    <vt:lpwstr/>
  </property>
  <property fmtid="{D5CDD505-2E9C-101B-9397-08002B2CF9AE}" pid="5" name="Thema">
    <vt:lpwstr>21;#Bauabwicklung|568c8886-3124-4353-a1c8-f557fa5d93b8;#8;#Allgemein|0b432719-ebba-4312-986c-20b56192fddd;#1;#Vorlage|f4c0381b-d97e-45f2-80bd-f4fc0bcbb02a</vt:lpwstr>
  </property>
</Properties>
</file>